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/>
        <w:rPr>
          <w:rFonts w:hint="eastAsia" w:eastAsia="宋体" w:cs="Times New Roman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</w:rPr>
        <w:t>附件</w:t>
      </w:r>
      <w:r>
        <w:rPr>
          <w:rFonts w:hint="eastAsia" w:cs="宋体"/>
          <w:sz w:val="24"/>
          <w:szCs w:val="24"/>
          <w:lang w:val="en-US" w:eastAsia="zh-CN"/>
        </w:rPr>
        <w:t>二</w:t>
      </w:r>
      <w:bookmarkStart w:id="0" w:name="_GoBack"/>
      <w:bookmarkEnd w:id="0"/>
    </w:p>
    <w:p>
      <w:pPr>
        <w:jc w:val="center"/>
        <w:rPr>
          <w:rFonts w:asci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荆州学院教研活动检查表</w:t>
      </w:r>
    </w:p>
    <w:p>
      <w:pPr>
        <w:rPr>
          <w:rFonts w:asci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检查单位：</w:t>
      </w:r>
    </w:p>
    <w:tbl>
      <w:tblPr>
        <w:tblStyle w:val="4"/>
        <w:tblW w:w="0" w:type="auto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95"/>
        <w:gridCol w:w="2492"/>
        <w:gridCol w:w="23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序号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教研室名称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按计划应完成次数</w:t>
            </w: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实际完成次数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6" w:hRule="atLeast"/>
        </w:trPr>
        <w:tc>
          <w:tcPr>
            <w:tcW w:w="8522" w:type="dxa"/>
            <w:gridSpan w:val="4"/>
          </w:tcPr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教研活动开展情况：</w:t>
            </w: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ind w:firstLine="4680" w:firstLineChars="195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检查人签字：</w:t>
            </w:r>
          </w:p>
          <w:p>
            <w:pPr>
              <w:ind w:firstLine="5400" w:firstLineChars="2250"/>
              <w:rPr>
                <w:rFonts w:cs="Times New Roman"/>
                <w:sz w:val="24"/>
                <w:szCs w:val="24"/>
              </w:rPr>
            </w:pPr>
          </w:p>
          <w:p>
            <w:pPr>
              <w:ind w:firstLine="5880" w:firstLineChars="245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序号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教研室名称</w:t>
            </w: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按计划应完成次数</w:t>
            </w: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实际完成次数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2895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318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1" w:hRule="atLeast"/>
        </w:trPr>
        <w:tc>
          <w:tcPr>
            <w:tcW w:w="8522" w:type="dxa"/>
            <w:gridSpan w:val="4"/>
          </w:tcPr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教研活动开展情况：</w:t>
            </w: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rPr>
                <w:rFonts w:cs="Times New Roman"/>
                <w:sz w:val="24"/>
                <w:szCs w:val="24"/>
              </w:rPr>
            </w:pPr>
          </w:p>
          <w:p>
            <w:pPr>
              <w:ind w:firstLine="4680" w:firstLineChars="195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检查人签字：</w:t>
            </w:r>
          </w:p>
          <w:p>
            <w:pPr>
              <w:ind w:firstLine="5400" w:firstLineChars="2250"/>
              <w:rPr>
                <w:rFonts w:cs="Times New Roman"/>
                <w:sz w:val="24"/>
                <w:szCs w:val="24"/>
              </w:rPr>
            </w:pPr>
          </w:p>
          <w:p>
            <w:pPr>
              <w:ind w:firstLine="6000" w:firstLineChars="2500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</w:tbl>
    <w:p>
      <w:pPr>
        <w:rPr>
          <w:rFonts w:cs="Times New Roman"/>
          <w:sz w:val="24"/>
          <w:szCs w:val="24"/>
          <w:u w:val="singl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2MzYwYjcwOGI3N2NlZmU1Njg5MjkwZjE4OGE0NzIifQ=="/>
  </w:docVars>
  <w:rsids>
    <w:rsidRoot w:val="006F35F2"/>
    <w:rsid w:val="00000673"/>
    <w:rsid w:val="0000091D"/>
    <w:rsid w:val="0000096C"/>
    <w:rsid w:val="000012A4"/>
    <w:rsid w:val="00001A3E"/>
    <w:rsid w:val="00001EAF"/>
    <w:rsid w:val="00001FDA"/>
    <w:rsid w:val="00002C86"/>
    <w:rsid w:val="000031C9"/>
    <w:rsid w:val="00003836"/>
    <w:rsid w:val="00004018"/>
    <w:rsid w:val="000041A2"/>
    <w:rsid w:val="00004BB8"/>
    <w:rsid w:val="000056F4"/>
    <w:rsid w:val="00005C4F"/>
    <w:rsid w:val="00005F3D"/>
    <w:rsid w:val="000069F4"/>
    <w:rsid w:val="00006E7D"/>
    <w:rsid w:val="00006E98"/>
    <w:rsid w:val="00007470"/>
    <w:rsid w:val="00011459"/>
    <w:rsid w:val="00011B50"/>
    <w:rsid w:val="00013948"/>
    <w:rsid w:val="00014D7B"/>
    <w:rsid w:val="00015011"/>
    <w:rsid w:val="000154D0"/>
    <w:rsid w:val="00016494"/>
    <w:rsid w:val="00016A64"/>
    <w:rsid w:val="00020045"/>
    <w:rsid w:val="00020229"/>
    <w:rsid w:val="00022F6D"/>
    <w:rsid w:val="00023C54"/>
    <w:rsid w:val="00024022"/>
    <w:rsid w:val="00025114"/>
    <w:rsid w:val="000253EF"/>
    <w:rsid w:val="00025B92"/>
    <w:rsid w:val="0002698F"/>
    <w:rsid w:val="00026B1D"/>
    <w:rsid w:val="0002727C"/>
    <w:rsid w:val="000304A4"/>
    <w:rsid w:val="0003089C"/>
    <w:rsid w:val="00030BF5"/>
    <w:rsid w:val="0003210F"/>
    <w:rsid w:val="00032DA9"/>
    <w:rsid w:val="000332D8"/>
    <w:rsid w:val="0003492E"/>
    <w:rsid w:val="000349FC"/>
    <w:rsid w:val="0003536E"/>
    <w:rsid w:val="00035E58"/>
    <w:rsid w:val="00036123"/>
    <w:rsid w:val="000365E4"/>
    <w:rsid w:val="000373F2"/>
    <w:rsid w:val="000374CA"/>
    <w:rsid w:val="000376D8"/>
    <w:rsid w:val="00037922"/>
    <w:rsid w:val="00037A6A"/>
    <w:rsid w:val="00037F89"/>
    <w:rsid w:val="000411D2"/>
    <w:rsid w:val="00041825"/>
    <w:rsid w:val="00042CE9"/>
    <w:rsid w:val="00043108"/>
    <w:rsid w:val="00043F0D"/>
    <w:rsid w:val="00043F21"/>
    <w:rsid w:val="000442A5"/>
    <w:rsid w:val="000447BC"/>
    <w:rsid w:val="000458C5"/>
    <w:rsid w:val="00045BCD"/>
    <w:rsid w:val="0004748A"/>
    <w:rsid w:val="0004749A"/>
    <w:rsid w:val="000512F7"/>
    <w:rsid w:val="000513A2"/>
    <w:rsid w:val="0005217E"/>
    <w:rsid w:val="0005266D"/>
    <w:rsid w:val="00052736"/>
    <w:rsid w:val="00052B51"/>
    <w:rsid w:val="00052E1C"/>
    <w:rsid w:val="0005301B"/>
    <w:rsid w:val="000534B5"/>
    <w:rsid w:val="00054575"/>
    <w:rsid w:val="00055965"/>
    <w:rsid w:val="00056514"/>
    <w:rsid w:val="00057C98"/>
    <w:rsid w:val="00057CC6"/>
    <w:rsid w:val="00057DFB"/>
    <w:rsid w:val="0006054C"/>
    <w:rsid w:val="000608DE"/>
    <w:rsid w:val="000610DC"/>
    <w:rsid w:val="000627A8"/>
    <w:rsid w:val="000629AA"/>
    <w:rsid w:val="00062FD2"/>
    <w:rsid w:val="00064185"/>
    <w:rsid w:val="0006551A"/>
    <w:rsid w:val="000661FF"/>
    <w:rsid w:val="00066586"/>
    <w:rsid w:val="00070B26"/>
    <w:rsid w:val="00071656"/>
    <w:rsid w:val="00072124"/>
    <w:rsid w:val="000726A6"/>
    <w:rsid w:val="00073C26"/>
    <w:rsid w:val="0007441D"/>
    <w:rsid w:val="00074D57"/>
    <w:rsid w:val="00075107"/>
    <w:rsid w:val="000756D5"/>
    <w:rsid w:val="00075E97"/>
    <w:rsid w:val="00077CF4"/>
    <w:rsid w:val="00077F96"/>
    <w:rsid w:val="00077F9E"/>
    <w:rsid w:val="00080FF2"/>
    <w:rsid w:val="000810BE"/>
    <w:rsid w:val="000813CD"/>
    <w:rsid w:val="000821B5"/>
    <w:rsid w:val="00082F02"/>
    <w:rsid w:val="00084316"/>
    <w:rsid w:val="0008431C"/>
    <w:rsid w:val="00084C83"/>
    <w:rsid w:val="00085126"/>
    <w:rsid w:val="000854CB"/>
    <w:rsid w:val="000878F3"/>
    <w:rsid w:val="00087BE8"/>
    <w:rsid w:val="00091916"/>
    <w:rsid w:val="00091F39"/>
    <w:rsid w:val="000943D6"/>
    <w:rsid w:val="0009687A"/>
    <w:rsid w:val="00096DD5"/>
    <w:rsid w:val="000973CA"/>
    <w:rsid w:val="00097968"/>
    <w:rsid w:val="00097AF9"/>
    <w:rsid w:val="000A0FDE"/>
    <w:rsid w:val="000A11E8"/>
    <w:rsid w:val="000A134C"/>
    <w:rsid w:val="000A171A"/>
    <w:rsid w:val="000A1FF5"/>
    <w:rsid w:val="000A29C7"/>
    <w:rsid w:val="000A31DE"/>
    <w:rsid w:val="000A324F"/>
    <w:rsid w:val="000A63E7"/>
    <w:rsid w:val="000B077B"/>
    <w:rsid w:val="000B07A2"/>
    <w:rsid w:val="000B106D"/>
    <w:rsid w:val="000B16E5"/>
    <w:rsid w:val="000B1DB7"/>
    <w:rsid w:val="000B38DC"/>
    <w:rsid w:val="000B420E"/>
    <w:rsid w:val="000B56AD"/>
    <w:rsid w:val="000B5807"/>
    <w:rsid w:val="000C0DEF"/>
    <w:rsid w:val="000C1E53"/>
    <w:rsid w:val="000C276A"/>
    <w:rsid w:val="000C27C3"/>
    <w:rsid w:val="000C359E"/>
    <w:rsid w:val="000C5320"/>
    <w:rsid w:val="000C5B06"/>
    <w:rsid w:val="000C5EA8"/>
    <w:rsid w:val="000C6135"/>
    <w:rsid w:val="000C627C"/>
    <w:rsid w:val="000C66AE"/>
    <w:rsid w:val="000C67AC"/>
    <w:rsid w:val="000C6B18"/>
    <w:rsid w:val="000C6C9C"/>
    <w:rsid w:val="000C7CD7"/>
    <w:rsid w:val="000D0550"/>
    <w:rsid w:val="000D0745"/>
    <w:rsid w:val="000D08AD"/>
    <w:rsid w:val="000D180F"/>
    <w:rsid w:val="000D1855"/>
    <w:rsid w:val="000D18DA"/>
    <w:rsid w:val="000D1A2D"/>
    <w:rsid w:val="000D1C26"/>
    <w:rsid w:val="000D2862"/>
    <w:rsid w:val="000D2921"/>
    <w:rsid w:val="000D2AAE"/>
    <w:rsid w:val="000D2DC4"/>
    <w:rsid w:val="000D3EA3"/>
    <w:rsid w:val="000D4168"/>
    <w:rsid w:val="000D41E5"/>
    <w:rsid w:val="000D4ECB"/>
    <w:rsid w:val="000D5E07"/>
    <w:rsid w:val="000D5FF6"/>
    <w:rsid w:val="000D64BB"/>
    <w:rsid w:val="000D6E04"/>
    <w:rsid w:val="000D6FF2"/>
    <w:rsid w:val="000D70B6"/>
    <w:rsid w:val="000D7B84"/>
    <w:rsid w:val="000D7C35"/>
    <w:rsid w:val="000E0BF8"/>
    <w:rsid w:val="000E0C68"/>
    <w:rsid w:val="000E0D01"/>
    <w:rsid w:val="000E1293"/>
    <w:rsid w:val="000E1423"/>
    <w:rsid w:val="000E1530"/>
    <w:rsid w:val="000E1746"/>
    <w:rsid w:val="000E2C28"/>
    <w:rsid w:val="000E366D"/>
    <w:rsid w:val="000E4D75"/>
    <w:rsid w:val="000E519F"/>
    <w:rsid w:val="000E5280"/>
    <w:rsid w:val="000E69A6"/>
    <w:rsid w:val="000F08CA"/>
    <w:rsid w:val="000F10B6"/>
    <w:rsid w:val="000F21C4"/>
    <w:rsid w:val="000F2661"/>
    <w:rsid w:val="000F2A38"/>
    <w:rsid w:val="000F2E6C"/>
    <w:rsid w:val="000F34C5"/>
    <w:rsid w:val="000F3F6F"/>
    <w:rsid w:val="000F48F1"/>
    <w:rsid w:val="000F49B4"/>
    <w:rsid w:val="000F4E97"/>
    <w:rsid w:val="000F5A35"/>
    <w:rsid w:val="000F5BEE"/>
    <w:rsid w:val="000F5F05"/>
    <w:rsid w:val="000F63B7"/>
    <w:rsid w:val="00100091"/>
    <w:rsid w:val="00101033"/>
    <w:rsid w:val="00102A25"/>
    <w:rsid w:val="00103DEE"/>
    <w:rsid w:val="00103FA5"/>
    <w:rsid w:val="001050B4"/>
    <w:rsid w:val="00105E5A"/>
    <w:rsid w:val="001075C7"/>
    <w:rsid w:val="00110A86"/>
    <w:rsid w:val="00111571"/>
    <w:rsid w:val="00113075"/>
    <w:rsid w:val="00113C9F"/>
    <w:rsid w:val="0011434F"/>
    <w:rsid w:val="00114565"/>
    <w:rsid w:val="0011534E"/>
    <w:rsid w:val="001156AF"/>
    <w:rsid w:val="001204F1"/>
    <w:rsid w:val="00121460"/>
    <w:rsid w:val="00122B8E"/>
    <w:rsid w:val="00122CEB"/>
    <w:rsid w:val="00122F70"/>
    <w:rsid w:val="001238CD"/>
    <w:rsid w:val="001245E7"/>
    <w:rsid w:val="00124C00"/>
    <w:rsid w:val="0012598C"/>
    <w:rsid w:val="00125A18"/>
    <w:rsid w:val="0012621F"/>
    <w:rsid w:val="001265AE"/>
    <w:rsid w:val="001267AD"/>
    <w:rsid w:val="00126806"/>
    <w:rsid w:val="001322CB"/>
    <w:rsid w:val="00132F57"/>
    <w:rsid w:val="00133E1A"/>
    <w:rsid w:val="00134640"/>
    <w:rsid w:val="00134C62"/>
    <w:rsid w:val="00134F15"/>
    <w:rsid w:val="001358DA"/>
    <w:rsid w:val="00135CCF"/>
    <w:rsid w:val="001363F9"/>
    <w:rsid w:val="0013669E"/>
    <w:rsid w:val="00136D27"/>
    <w:rsid w:val="00136D4E"/>
    <w:rsid w:val="0013731C"/>
    <w:rsid w:val="001373CD"/>
    <w:rsid w:val="00140884"/>
    <w:rsid w:val="00140D43"/>
    <w:rsid w:val="001411DD"/>
    <w:rsid w:val="001421F2"/>
    <w:rsid w:val="00142255"/>
    <w:rsid w:val="00142DAD"/>
    <w:rsid w:val="0014380F"/>
    <w:rsid w:val="001450D0"/>
    <w:rsid w:val="00146AAF"/>
    <w:rsid w:val="001471D2"/>
    <w:rsid w:val="00150023"/>
    <w:rsid w:val="001507AC"/>
    <w:rsid w:val="00150DAF"/>
    <w:rsid w:val="00150E8D"/>
    <w:rsid w:val="001514B1"/>
    <w:rsid w:val="001514CD"/>
    <w:rsid w:val="00151552"/>
    <w:rsid w:val="00151D74"/>
    <w:rsid w:val="0015288C"/>
    <w:rsid w:val="001528CC"/>
    <w:rsid w:val="00152E40"/>
    <w:rsid w:val="00153A27"/>
    <w:rsid w:val="00154E36"/>
    <w:rsid w:val="00155554"/>
    <w:rsid w:val="001571F0"/>
    <w:rsid w:val="00157200"/>
    <w:rsid w:val="00157544"/>
    <w:rsid w:val="00160696"/>
    <w:rsid w:val="00160796"/>
    <w:rsid w:val="001609E9"/>
    <w:rsid w:val="0016142B"/>
    <w:rsid w:val="0016184D"/>
    <w:rsid w:val="001630C6"/>
    <w:rsid w:val="00163DFA"/>
    <w:rsid w:val="00164307"/>
    <w:rsid w:val="00164DF6"/>
    <w:rsid w:val="00165D6B"/>
    <w:rsid w:val="00165D9E"/>
    <w:rsid w:val="00166257"/>
    <w:rsid w:val="001674B9"/>
    <w:rsid w:val="00170D49"/>
    <w:rsid w:val="00172DBC"/>
    <w:rsid w:val="0017395A"/>
    <w:rsid w:val="001742A1"/>
    <w:rsid w:val="001761BA"/>
    <w:rsid w:val="001762A5"/>
    <w:rsid w:val="001762C5"/>
    <w:rsid w:val="00176747"/>
    <w:rsid w:val="00177751"/>
    <w:rsid w:val="00180B65"/>
    <w:rsid w:val="00181ECF"/>
    <w:rsid w:val="00183732"/>
    <w:rsid w:val="00183DC6"/>
    <w:rsid w:val="001841F0"/>
    <w:rsid w:val="001845FD"/>
    <w:rsid w:val="00184E86"/>
    <w:rsid w:val="001871D1"/>
    <w:rsid w:val="00187408"/>
    <w:rsid w:val="001876A1"/>
    <w:rsid w:val="00187DF9"/>
    <w:rsid w:val="00187F06"/>
    <w:rsid w:val="00190256"/>
    <w:rsid w:val="0019207E"/>
    <w:rsid w:val="00192782"/>
    <w:rsid w:val="00193241"/>
    <w:rsid w:val="00193606"/>
    <w:rsid w:val="00193B01"/>
    <w:rsid w:val="001943E8"/>
    <w:rsid w:val="0019458F"/>
    <w:rsid w:val="001945B1"/>
    <w:rsid w:val="00194B7E"/>
    <w:rsid w:val="00194BC6"/>
    <w:rsid w:val="001952C7"/>
    <w:rsid w:val="0019572C"/>
    <w:rsid w:val="00195B36"/>
    <w:rsid w:val="001967B6"/>
    <w:rsid w:val="00196C5A"/>
    <w:rsid w:val="001972FF"/>
    <w:rsid w:val="00197556"/>
    <w:rsid w:val="00197B71"/>
    <w:rsid w:val="00197EC5"/>
    <w:rsid w:val="001A0646"/>
    <w:rsid w:val="001A280D"/>
    <w:rsid w:val="001A328C"/>
    <w:rsid w:val="001A38B7"/>
    <w:rsid w:val="001A45F6"/>
    <w:rsid w:val="001A4793"/>
    <w:rsid w:val="001A4B49"/>
    <w:rsid w:val="001A4F41"/>
    <w:rsid w:val="001A55A3"/>
    <w:rsid w:val="001A6BA6"/>
    <w:rsid w:val="001A7423"/>
    <w:rsid w:val="001A75BE"/>
    <w:rsid w:val="001B0C21"/>
    <w:rsid w:val="001B0FB9"/>
    <w:rsid w:val="001B10E5"/>
    <w:rsid w:val="001B1E55"/>
    <w:rsid w:val="001B2375"/>
    <w:rsid w:val="001B27A0"/>
    <w:rsid w:val="001B2CC7"/>
    <w:rsid w:val="001B2FE0"/>
    <w:rsid w:val="001B32A2"/>
    <w:rsid w:val="001B377A"/>
    <w:rsid w:val="001B39F4"/>
    <w:rsid w:val="001B40AB"/>
    <w:rsid w:val="001B62C6"/>
    <w:rsid w:val="001B66BD"/>
    <w:rsid w:val="001B6CB3"/>
    <w:rsid w:val="001B761A"/>
    <w:rsid w:val="001B761F"/>
    <w:rsid w:val="001B7E6A"/>
    <w:rsid w:val="001C0A58"/>
    <w:rsid w:val="001C0F47"/>
    <w:rsid w:val="001C1C30"/>
    <w:rsid w:val="001C20AF"/>
    <w:rsid w:val="001C2B6A"/>
    <w:rsid w:val="001C3081"/>
    <w:rsid w:val="001C3162"/>
    <w:rsid w:val="001C3249"/>
    <w:rsid w:val="001C3936"/>
    <w:rsid w:val="001C3D35"/>
    <w:rsid w:val="001C3E6D"/>
    <w:rsid w:val="001C53C5"/>
    <w:rsid w:val="001C55C7"/>
    <w:rsid w:val="001C5641"/>
    <w:rsid w:val="001C6F8D"/>
    <w:rsid w:val="001C73B8"/>
    <w:rsid w:val="001D03EF"/>
    <w:rsid w:val="001D04A7"/>
    <w:rsid w:val="001D0672"/>
    <w:rsid w:val="001D19A8"/>
    <w:rsid w:val="001D2000"/>
    <w:rsid w:val="001D209D"/>
    <w:rsid w:val="001D2DCC"/>
    <w:rsid w:val="001D3870"/>
    <w:rsid w:val="001D3E56"/>
    <w:rsid w:val="001D4CC6"/>
    <w:rsid w:val="001D6155"/>
    <w:rsid w:val="001D6326"/>
    <w:rsid w:val="001D6A84"/>
    <w:rsid w:val="001D7366"/>
    <w:rsid w:val="001D754C"/>
    <w:rsid w:val="001D7F36"/>
    <w:rsid w:val="001E0452"/>
    <w:rsid w:val="001E0524"/>
    <w:rsid w:val="001E07E2"/>
    <w:rsid w:val="001E07FF"/>
    <w:rsid w:val="001E0B06"/>
    <w:rsid w:val="001E12BA"/>
    <w:rsid w:val="001E1998"/>
    <w:rsid w:val="001E3036"/>
    <w:rsid w:val="001E30F6"/>
    <w:rsid w:val="001E3367"/>
    <w:rsid w:val="001E3627"/>
    <w:rsid w:val="001E3DCA"/>
    <w:rsid w:val="001E4A85"/>
    <w:rsid w:val="001E5367"/>
    <w:rsid w:val="001E5961"/>
    <w:rsid w:val="001E5A24"/>
    <w:rsid w:val="001E68EF"/>
    <w:rsid w:val="001E748C"/>
    <w:rsid w:val="001E7740"/>
    <w:rsid w:val="001E7CDC"/>
    <w:rsid w:val="001E7D19"/>
    <w:rsid w:val="001E7E04"/>
    <w:rsid w:val="001E7E0A"/>
    <w:rsid w:val="001F0846"/>
    <w:rsid w:val="001F1710"/>
    <w:rsid w:val="001F1E9A"/>
    <w:rsid w:val="001F26A2"/>
    <w:rsid w:val="001F34D3"/>
    <w:rsid w:val="001F3AC3"/>
    <w:rsid w:val="001F3CB0"/>
    <w:rsid w:val="001F422C"/>
    <w:rsid w:val="001F5FD3"/>
    <w:rsid w:val="001F64C0"/>
    <w:rsid w:val="001F64D6"/>
    <w:rsid w:val="001F66E6"/>
    <w:rsid w:val="001F7271"/>
    <w:rsid w:val="001F7425"/>
    <w:rsid w:val="001F74A5"/>
    <w:rsid w:val="002005E3"/>
    <w:rsid w:val="00200F43"/>
    <w:rsid w:val="002010BE"/>
    <w:rsid w:val="00201540"/>
    <w:rsid w:val="00201F0F"/>
    <w:rsid w:val="00202A00"/>
    <w:rsid w:val="00202BE2"/>
    <w:rsid w:val="00202F60"/>
    <w:rsid w:val="00203010"/>
    <w:rsid w:val="00203235"/>
    <w:rsid w:val="00203717"/>
    <w:rsid w:val="002043E4"/>
    <w:rsid w:val="002046A8"/>
    <w:rsid w:val="0020552B"/>
    <w:rsid w:val="002055BD"/>
    <w:rsid w:val="0020600E"/>
    <w:rsid w:val="002060BB"/>
    <w:rsid w:val="00206743"/>
    <w:rsid w:val="00206ABB"/>
    <w:rsid w:val="00206E74"/>
    <w:rsid w:val="0021032E"/>
    <w:rsid w:val="00210B75"/>
    <w:rsid w:val="00210E42"/>
    <w:rsid w:val="00211505"/>
    <w:rsid w:val="002123D6"/>
    <w:rsid w:val="00212DDE"/>
    <w:rsid w:val="00214D96"/>
    <w:rsid w:val="00215000"/>
    <w:rsid w:val="0021638B"/>
    <w:rsid w:val="002164FA"/>
    <w:rsid w:val="0021656B"/>
    <w:rsid w:val="002165FF"/>
    <w:rsid w:val="00216702"/>
    <w:rsid w:val="002168CA"/>
    <w:rsid w:val="002201A0"/>
    <w:rsid w:val="00220711"/>
    <w:rsid w:val="00220C90"/>
    <w:rsid w:val="00220FF7"/>
    <w:rsid w:val="002210AA"/>
    <w:rsid w:val="00221391"/>
    <w:rsid w:val="002219DF"/>
    <w:rsid w:val="00221A60"/>
    <w:rsid w:val="00222A02"/>
    <w:rsid w:val="00223258"/>
    <w:rsid w:val="0022452E"/>
    <w:rsid w:val="00224FC9"/>
    <w:rsid w:val="00225835"/>
    <w:rsid w:val="00225AC3"/>
    <w:rsid w:val="0022651F"/>
    <w:rsid w:val="00226EC1"/>
    <w:rsid w:val="0022736C"/>
    <w:rsid w:val="0022791D"/>
    <w:rsid w:val="00230508"/>
    <w:rsid w:val="00230560"/>
    <w:rsid w:val="00232164"/>
    <w:rsid w:val="00233325"/>
    <w:rsid w:val="00233718"/>
    <w:rsid w:val="00233CE5"/>
    <w:rsid w:val="00233FE3"/>
    <w:rsid w:val="0023478E"/>
    <w:rsid w:val="0023574D"/>
    <w:rsid w:val="00235D27"/>
    <w:rsid w:val="00236D40"/>
    <w:rsid w:val="0023774E"/>
    <w:rsid w:val="00237AC6"/>
    <w:rsid w:val="00237F13"/>
    <w:rsid w:val="00240022"/>
    <w:rsid w:val="00240081"/>
    <w:rsid w:val="0024010A"/>
    <w:rsid w:val="00240736"/>
    <w:rsid w:val="00240879"/>
    <w:rsid w:val="00240A46"/>
    <w:rsid w:val="002410EA"/>
    <w:rsid w:val="002411D0"/>
    <w:rsid w:val="00241CCD"/>
    <w:rsid w:val="00241F1A"/>
    <w:rsid w:val="00242691"/>
    <w:rsid w:val="002428D6"/>
    <w:rsid w:val="00243A76"/>
    <w:rsid w:val="00243D6C"/>
    <w:rsid w:val="002446A1"/>
    <w:rsid w:val="00245348"/>
    <w:rsid w:val="00245761"/>
    <w:rsid w:val="00245BB1"/>
    <w:rsid w:val="002468A3"/>
    <w:rsid w:val="0024698C"/>
    <w:rsid w:val="00246F8C"/>
    <w:rsid w:val="0024711B"/>
    <w:rsid w:val="00250636"/>
    <w:rsid w:val="00250860"/>
    <w:rsid w:val="00250BE4"/>
    <w:rsid w:val="002536E4"/>
    <w:rsid w:val="002545A3"/>
    <w:rsid w:val="00254958"/>
    <w:rsid w:val="00254D43"/>
    <w:rsid w:val="002550B9"/>
    <w:rsid w:val="00255160"/>
    <w:rsid w:val="00255B6E"/>
    <w:rsid w:val="00255F42"/>
    <w:rsid w:val="00255FE3"/>
    <w:rsid w:val="002560D7"/>
    <w:rsid w:val="002562B1"/>
    <w:rsid w:val="00256920"/>
    <w:rsid w:val="00260EAB"/>
    <w:rsid w:val="00260FBF"/>
    <w:rsid w:val="00261232"/>
    <w:rsid w:val="00263185"/>
    <w:rsid w:val="0026351D"/>
    <w:rsid w:val="0026357C"/>
    <w:rsid w:val="002638C5"/>
    <w:rsid w:val="002638E1"/>
    <w:rsid w:val="00264948"/>
    <w:rsid w:val="00265A57"/>
    <w:rsid w:val="0026677E"/>
    <w:rsid w:val="002667AA"/>
    <w:rsid w:val="00266A2B"/>
    <w:rsid w:val="002671F1"/>
    <w:rsid w:val="0027060B"/>
    <w:rsid w:val="002709BF"/>
    <w:rsid w:val="002719B0"/>
    <w:rsid w:val="00272505"/>
    <w:rsid w:val="0027334D"/>
    <w:rsid w:val="00274569"/>
    <w:rsid w:val="00274A7F"/>
    <w:rsid w:val="00275E80"/>
    <w:rsid w:val="0027615E"/>
    <w:rsid w:val="002763F1"/>
    <w:rsid w:val="00276D62"/>
    <w:rsid w:val="00276FE6"/>
    <w:rsid w:val="002804E9"/>
    <w:rsid w:val="00281B6F"/>
    <w:rsid w:val="00281C6D"/>
    <w:rsid w:val="00281C7E"/>
    <w:rsid w:val="00281F69"/>
    <w:rsid w:val="00282280"/>
    <w:rsid w:val="00283193"/>
    <w:rsid w:val="002831F9"/>
    <w:rsid w:val="0028320C"/>
    <w:rsid w:val="002832AA"/>
    <w:rsid w:val="00284AAE"/>
    <w:rsid w:val="002854A5"/>
    <w:rsid w:val="002854ED"/>
    <w:rsid w:val="00286C0B"/>
    <w:rsid w:val="0029028D"/>
    <w:rsid w:val="00290573"/>
    <w:rsid w:val="00290D2B"/>
    <w:rsid w:val="00291209"/>
    <w:rsid w:val="0029197C"/>
    <w:rsid w:val="00291CDF"/>
    <w:rsid w:val="00292283"/>
    <w:rsid w:val="0029276C"/>
    <w:rsid w:val="00292D88"/>
    <w:rsid w:val="00292E49"/>
    <w:rsid w:val="0029351C"/>
    <w:rsid w:val="00295D2C"/>
    <w:rsid w:val="00296587"/>
    <w:rsid w:val="0029667F"/>
    <w:rsid w:val="0029722B"/>
    <w:rsid w:val="00297CCF"/>
    <w:rsid w:val="002A1461"/>
    <w:rsid w:val="002A2E82"/>
    <w:rsid w:val="002A3706"/>
    <w:rsid w:val="002A4114"/>
    <w:rsid w:val="002A444D"/>
    <w:rsid w:val="002A4FDD"/>
    <w:rsid w:val="002A58AC"/>
    <w:rsid w:val="002A5F36"/>
    <w:rsid w:val="002A72B0"/>
    <w:rsid w:val="002A764F"/>
    <w:rsid w:val="002A7709"/>
    <w:rsid w:val="002A77AE"/>
    <w:rsid w:val="002B03E8"/>
    <w:rsid w:val="002B047C"/>
    <w:rsid w:val="002B0918"/>
    <w:rsid w:val="002B0C7E"/>
    <w:rsid w:val="002B0DAB"/>
    <w:rsid w:val="002B0DC9"/>
    <w:rsid w:val="002B1382"/>
    <w:rsid w:val="002B1B42"/>
    <w:rsid w:val="002B2520"/>
    <w:rsid w:val="002B285C"/>
    <w:rsid w:val="002B292E"/>
    <w:rsid w:val="002B4AC9"/>
    <w:rsid w:val="002B4ACE"/>
    <w:rsid w:val="002B4F44"/>
    <w:rsid w:val="002B52D0"/>
    <w:rsid w:val="002B539B"/>
    <w:rsid w:val="002B6341"/>
    <w:rsid w:val="002B6ACF"/>
    <w:rsid w:val="002B6D11"/>
    <w:rsid w:val="002B6F18"/>
    <w:rsid w:val="002B73E5"/>
    <w:rsid w:val="002B763F"/>
    <w:rsid w:val="002B7927"/>
    <w:rsid w:val="002C112B"/>
    <w:rsid w:val="002C1A05"/>
    <w:rsid w:val="002C1C6C"/>
    <w:rsid w:val="002C2A01"/>
    <w:rsid w:val="002C35C1"/>
    <w:rsid w:val="002C366C"/>
    <w:rsid w:val="002C370B"/>
    <w:rsid w:val="002C389D"/>
    <w:rsid w:val="002C38C3"/>
    <w:rsid w:val="002C3C4E"/>
    <w:rsid w:val="002C4035"/>
    <w:rsid w:val="002C422D"/>
    <w:rsid w:val="002C4403"/>
    <w:rsid w:val="002C4B3F"/>
    <w:rsid w:val="002C5A7E"/>
    <w:rsid w:val="002C5B33"/>
    <w:rsid w:val="002C6C57"/>
    <w:rsid w:val="002C6E22"/>
    <w:rsid w:val="002C757B"/>
    <w:rsid w:val="002C78C3"/>
    <w:rsid w:val="002D05B5"/>
    <w:rsid w:val="002D0B39"/>
    <w:rsid w:val="002D1498"/>
    <w:rsid w:val="002D1E1F"/>
    <w:rsid w:val="002D1FA4"/>
    <w:rsid w:val="002D3B1D"/>
    <w:rsid w:val="002D464F"/>
    <w:rsid w:val="002D495C"/>
    <w:rsid w:val="002D4A8E"/>
    <w:rsid w:val="002D4AF9"/>
    <w:rsid w:val="002D563A"/>
    <w:rsid w:val="002D59CB"/>
    <w:rsid w:val="002D6081"/>
    <w:rsid w:val="002D6C1D"/>
    <w:rsid w:val="002D71FC"/>
    <w:rsid w:val="002D739D"/>
    <w:rsid w:val="002E1A8C"/>
    <w:rsid w:val="002E20D5"/>
    <w:rsid w:val="002E2222"/>
    <w:rsid w:val="002E2FD5"/>
    <w:rsid w:val="002E3356"/>
    <w:rsid w:val="002E3A83"/>
    <w:rsid w:val="002E4313"/>
    <w:rsid w:val="002E51D8"/>
    <w:rsid w:val="002E6EA7"/>
    <w:rsid w:val="002E7330"/>
    <w:rsid w:val="002F0B37"/>
    <w:rsid w:val="002F0BF9"/>
    <w:rsid w:val="002F0C87"/>
    <w:rsid w:val="002F2192"/>
    <w:rsid w:val="002F25C0"/>
    <w:rsid w:val="002F3461"/>
    <w:rsid w:val="002F4A51"/>
    <w:rsid w:val="002F52F7"/>
    <w:rsid w:val="002F5FF4"/>
    <w:rsid w:val="002F6D30"/>
    <w:rsid w:val="002F78BA"/>
    <w:rsid w:val="002F7E5E"/>
    <w:rsid w:val="00300A91"/>
    <w:rsid w:val="00300BE6"/>
    <w:rsid w:val="00302440"/>
    <w:rsid w:val="00303007"/>
    <w:rsid w:val="003049A5"/>
    <w:rsid w:val="00304A95"/>
    <w:rsid w:val="00305473"/>
    <w:rsid w:val="003055B7"/>
    <w:rsid w:val="0030574D"/>
    <w:rsid w:val="00305C21"/>
    <w:rsid w:val="00305D7A"/>
    <w:rsid w:val="00306257"/>
    <w:rsid w:val="00307958"/>
    <w:rsid w:val="00307FA8"/>
    <w:rsid w:val="003106D9"/>
    <w:rsid w:val="003110D2"/>
    <w:rsid w:val="003115AC"/>
    <w:rsid w:val="00311A9B"/>
    <w:rsid w:val="00311E17"/>
    <w:rsid w:val="00312714"/>
    <w:rsid w:val="00312B53"/>
    <w:rsid w:val="00312CC0"/>
    <w:rsid w:val="00313127"/>
    <w:rsid w:val="0031348B"/>
    <w:rsid w:val="003137A7"/>
    <w:rsid w:val="003138EA"/>
    <w:rsid w:val="00313A56"/>
    <w:rsid w:val="00313DF6"/>
    <w:rsid w:val="003141AA"/>
    <w:rsid w:val="00314D8B"/>
    <w:rsid w:val="00314DA9"/>
    <w:rsid w:val="00316BF8"/>
    <w:rsid w:val="00317183"/>
    <w:rsid w:val="00317DB0"/>
    <w:rsid w:val="00317ED0"/>
    <w:rsid w:val="003203A7"/>
    <w:rsid w:val="00321880"/>
    <w:rsid w:val="00322786"/>
    <w:rsid w:val="00322C52"/>
    <w:rsid w:val="003230B0"/>
    <w:rsid w:val="003231CA"/>
    <w:rsid w:val="003238A0"/>
    <w:rsid w:val="00323C86"/>
    <w:rsid w:val="00324D09"/>
    <w:rsid w:val="00326018"/>
    <w:rsid w:val="0032657F"/>
    <w:rsid w:val="00326B2F"/>
    <w:rsid w:val="0032704B"/>
    <w:rsid w:val="003276EB"/>
    <w:rsid w:val="0033026A"/>
    <w:rsid w:val="00330D98"/>
    <w:rsid w:val="00331153"/>
    <w:rsid w:val="00332116"/>
    <w:rsid w:val="00332233"/>
    <w:rsid w:val="003322FC"/>
    <w:rsid w:val="00332442"/>
    <w:rsid w:val="0033255B"/>
    <w:rsid w:val="00332573"/>
    <w:rsid w:val="00333215"/>
    <w:rsid w:val="003334B8"/>
    <w:rsid w:val="00334058"/>
    <w:rsid w:val="003348B7"/>
    <w:rsid w:val="00334B78"/>
    <w:rsid w:val="00336159"/>
    <w:rsid w:val="00336E13"/>
    <w:rsid w:val="003370E7"/>
    <w:rsid w:val="00337D85"/>
    <w:rsid w:val="00337EAB"/>
    <w:rsid w:val="00341868"/>
    <w:rsid w:val="003419D6"/>
    <w:rsid w:val="00341FC2"/>
    <w:rsid w:val="003420A0"/>
    <w:rsid w:val="0034210F"/>
    <w:rsid w:val="00342319"/>
    <w:rsid w:val="00342DDA"/>
    <w:rsid w:val="00343601"/>
    <w:rsid w:val="00343B85"/>
    <w:rsid w:val="00343F3D"/>
    <w:rsid w:val="00343F6B"/>
    <w:rsid w:val="003449D7"/>
    <w:rsid w:val="00345212"/>
    <w:rsid w:val="00346355"/>
    <w:rsid w:val="0034664B"/>
    <w:rsid w:val="00346941"/>
    <w:rsid w:val="00346CA0"/>
    <w:rsid w:val="00346DFB"/>
    <w:rsid w:val="003470FD"/>
    <w:rsid w:val="00347E4F"/>
    <w:rsid w:val="003502B1"/>
    <w:rsid w:val="00350B68"/>
    <w:rsid w:val="0035196A"/>
    <w:rsid w:val="00351CA4"/>
    <w:rsid w:val="00351FF7"/>
    <w:rsid w:val="003524D2"/>
    <w:rsid w:val="003533EE"/>
    <w:rsid w:val="003536B1"/>
    <w:rsid w:val="003540C7"/>
    <w:rsid w:val="00354292"/>
    <w:rsid w:val="0035640D"/>
    <w:rsid w:val="003570F1"/>
    <w:rsid w:val="003605BE"/>
    <w:rsid w:val="00360F52"/>
    <w:rsid w:val="003615F2"/>
    <w:rsid w:val="0036167C"/>
    <w:rsid w:val="00361B13"/>
    <w:rsid w:val="003628EA"/>
    <w:rsid w:val="00362C36"/>
    <w:rsid w:val="003635C3"/>
    <w:rsid w:val="0036452D"/>
    <w:rsid w:val="00365330"/>
    <w:rsid w:val="00365A30"/>
    <w:rsid w:val="00365DBC"/>
    <w:rsid w:val="00366E88"/>
    <w:rsid w:val="003671C3"/>
    <w:rsid w:val="00367601"/>
    <w:rsid w:val="00370408"/>
    <w:rsid w:val="003704A7"/>
    <w:rsid w:val="00370F52"/>
    <w:rsid w:val="00371920"/>
    <w:rsid w:val="00371982"/>
    <w:rsid w:val="003731A8"/>
    <w:rsid w:val="00373510"/>
    <w:rsid w:val="003737F2"/>
    <w:rsid w:val="00374DFE"/>
    <w:rsid w:val="00375322"/>
    <w:rsid w:val="00375578"/>
    <w:rsid w:val="003757C1"/>
    <w:rsid w:val="003759B2"/>
    <w:rsid w:val="00375A11"/>
    <w:rsid w:val="00376404"/>
    <w:rsid w:val="003767D9"/>
    <w:rsid w:val="00376E07"/>
    <w:rsid w:val="003779DF"/>
    <w:rsid w:val="00380266"/>
    <w:rsid w:val="0038060B"/>
    <w:rsid w:val="003806E3"/>
    <w:rsid w:val="00380A76"/>
    <w:rsid w:val="00380D71"/>
    <w:rsid w:val="003812FE"/>
    <w:rsid w:val="00381BAE"/>
    <w:rsid w:val="00381D44"/>
    <w:rsid w:val="003824B0"/>
    <w:rsid w:val="003829C3"/>
    <w:rsid w:val="0038301C"/>
    <w:rsid w:val="00383081"/>
    <w:rsid w:val="00383C5F"/>
    <w:rsid w:val="00384C43"/>
    <w:rsid w:val="0038581A"/>
    <w:rsid w:val="00385966"/>
    <w:rsid w:val="00385E4B"/>
    <w:rsid w:val="003865F2"/>
    <w:rsid w:val="00387498"/>
    <w:rsid w:val="003876EB"/>
    <w:rsid w:val="003876F0"/>
    <w:rsid w:val="00387F2F"/>
    <w:rsid w:val="003903D5"/>
    <w:rsid w:val="003932A2"/>
    <w:rsid w:val="00393CDA"/>
    <w:rsid w:val="003941C6"/>
    <w:rsid w:val="00394715"/>
    <w:rsid w:val="00394804"/>
    <w:rsid w:val="00395446"/>
    <w:rsid w:val="00395BB0"/>
    <w:rsid w:val="0039674B"/>
    <w:rsid w:val="0039706A"/>
    <w:rsid w:val="00397389"/>
    <w:rsid w:val="0039754F"/>
    <w:rsid w:val="00397E52"/>
    <w:rsid w:val="003A0EAD"/>
    <w:rsid w:val="003A1288"/>
    <w:rsid w:val="003A2797"/>
    <w:rsid w:val="003A288F"/>
    <w:rsid w:val="003A2F9F"/>
    <w:rsid w:val="003A444D"/>
    <w:rsid w:val="003A5209"/>
    <w:rsid w:val="003A6609"/>
    <w:rsid w:val="003A6B2B"/>
    <w:rsid w:val="003A73F3"/>
    <w:rsid w:val="003A79D2"/>
    <w:rsid w:val="003B027E"/>
    <w:rsid w:val="003B1E0E"/>
    <w:rsid w:val="003B2486"/>
    <w:rsid w:val="003B2BE4"/>
    <w:rsid w:val="003B52FF"/>
    <w:rsid w:val="003B5C33"/>
    <w:rsid w:val="003B6B86"/>
    <w:rsid w:val="003B7137"/>
    <w:rsid w:val="003B71B3"/>
    <w:rsid w:val="003B7567"/>
    <w:rsid w:val="003C00F9"/>
    <w:rsid w:val="003C092F"/>
    <w:rsid w:val="003C0BDA"/>
    <w:rsid w:val="003C1834"/>
    <w:rsid w:val="003C1B84"/>
    <w:rsid w:val="003C2F50"/>
    <w:rsid w:val="003C31BC"/>
    <w:rsid w:val="003C3387"/>
    <w:rsid w:val="003C3BED"/>
    <w:rsid w:val="003C4BE3"/>
    <w:rsid w:val="003C5B73"/>
    <w:rsid w:val="003C5BF9"/>
    <w:rsid w:val="003C5C20"/>
    <w:rsid w:val="003C66A5"/>
    <w:rsid w:val="003C71B3"/>
    <w:rsid w:val="003C7BB6"/>
    <w:rsid w:val="003D1640"/>
    <w:rsid w:val="003D31EB"/>
    <w:rsid w:val="003D36D1"/>
    <w:rsid w:val="003D3F83"/>
    <w:rsid w:val="003D4A44"/>
    <w:rsid w:val="003D5DAE"/>
    <w:rsid w:val="003D638D"/>
    <w:rsid w:val="003D65E1"/>
    <w:rsid w:val="003D746A"/>
    <w:rsid w:val="003D74A7"/>
    <w:rsid w:val="003D7500"/>
    <w:rsid w:val="003D77F9"/>
    <w:rsid w:val="003E0167"/>
    <w:rsid w:val="003E095B"/>
    <w:rsid w:val="003E0B2C"/>
    <w:rsid w:val="003E0CDB"/>
    <w:rsid w:val="003E10FD"/>
    <w:rsid w:val="003E142A"/>
    <w:rsid w:val="003E2017"/>
    <w:rsid w:val="003E2D28"/>
    <w:rsid w:val="003E3023"/>
    <w:rsid w:val="003E37F8"/>
    <w:rsid w:val="003E3B1E"/>
    <w:rsid w:val="003E5ED0"/>
    <w:rsid w:val="003E68FE"/>
    <w:rsid w:val="003E6D7A"/>
    <w:rsid w:val="003E6F7F"/>
    <w:rsid w:val="003E7276"/>
    <w:rsid w:val="003E784B"/>
    <w:rsid w:val="003F08E0"/>
    <w:rsid w:val="003F2769"/>
    <w:rsid w:val="003F3AA8"/>
    <w:rsid w:val="003F3E34"/>
    <w:rsid w:val="003F3F41"/>
    <w:rsid w:val="003F431B"/>
    <w:rsid w:val="003F4879"/>
    <w:rsid w:val="003F51E9"/>
    <w:rsid w:val="003F5D2F"/>
    <w:rsid w:val="003F663F"/>
    <w:rsid w:val="003F730C"/>
    <w:rsid w:val="00400163"/>
    <w:rsid w:val="004010EF"/>
    <w:rsid w:val="0040254C"/>
    <w:rsid w:val="004026B4"/>
    <w:rsid w:val="0040281C"/>
    <w:rsid w:val="004034FD"/>
    <w:rsid w:val="00403D32"/>
    <w:rsid w:val="00404478"/>
    <w:rsid w:val="0040575C"/>
    <w:rsid w:val="00405D56"/>
    <w:rsid w:val="00405E8B"/>
    <w:rsid w:val="004067F4"/>
    <w:rsid w:val="004073F0"/>
    <w:rsid w:val="00410412"/>
    <w:rsid w:val="00410666"/>
    <w:rsid w:val="00411B1C"/>
    <w:rsid w:val="00411B30"/>
    <w:rsid w:val="00411F61"/>
    <w:rsid w:val="00412788"/>
    <w:rsid w:val="00412D31"/>
    <w:rsid w:val="004132B9"/>
    <w:rsid w:val="00414187"/>
    <w:rsid w:val="00414B2E"/>
    <w:rsid w:val="00415054"/>
    <w:rsid w:val="004152F7"/>
    <w:rsid w:val="00420E6B"/>
    <w:rsid w:val="00421934"/>
    <w:rsid w:val="00421BDF"/>
    <w:rsid w:val="00421E73"/>
    <w:rsid w:val="004227AB"/>
    <w:rsid w:val="00424568"/>
    <w:rsid w:val="00424FE6"/>
    <w:rsid w:val="00425354"/>
    <w:rsid w:val="00426C09"/>
    <w:rsid w:val="00427C5D"/>
    <w:rsid w:val="00430A2B"/>
    <w:rsid w:val="00430B29"/>
    <w:rsid w:val="004311E2"/>
    <w:rsid w:val="00431976"/>
    <w:rsid w:val="00431DB5"/>
    <w:rsid w:val="0043279C"/>
    <w:rsid w:val="00432BDF"/>
    <w:rsid w:val="00433062"/>
    <w:rsid w:val="0043418B"/>
    <w:rsid w:val="004346F2"/>
    <w:rsid w:val="00434B35"/>
    <w:rsid w:val="00434BE8"/>
    <w:rsid w:val="00435100"/>
    <w:rsid w:val="0043510F"/>
    <w:rsid w:val="00435DB7"/>
    <w:rsid w:val="00435F64"/>
    <w:rsid w:val="00436134"/>
    <w:rsid w:val="004371C9"/>
    <w:rsid w:val="004375FD"/>
    <w:rsid w:val="00437E29"/>
    <w:rsid w:val="00441254"/>
    <w:rsid w:val="00442458"/>
    <w:rsid w:val="004424F6"/>
    <w:rsid w:val="00442AF4"/>
    <w:rsid w:val="004432EE"/>
    <w:rsid w:val="004434E4"/>
    <w:rsid w:val="00443D8C"/>
    <w:rsid w:val="00444919"/>
    <w:rsid w:val="00445471"/>
    <w:rsid w:val="00445D43"/>
    <w:rsid w:val="00446738"/>
    <w:rsid w:val="00446C23"/>
    <w:rsid w:val="004471CC"/>
    <w:rsid w:val="00447471"/>
    <w:rsid w:val="004503D3"/>
    <w:rsid w:val="00450C17"/>
    <w:rsid w:val="00451171"/>
    <w:rsid w:val="0045138C"/>
    <w:rsid w:val="00451BEB"/>
    <w:rsid w:val="00452365"/>
    <w:rsid w:val="00453CA5"/>
    <w:rsid w:val="00453F6A"/>
    <w:rsid w:val="00456632"/>
    <w:rsid w:val="00456C50"/>
    <w:rsid w:val="00460546"/>
    <w:rsid w:val="0046158F"/>
    <w:rsid w:val="00462464"/>
    <w:rsid w:val="0046260D"/>
    <w:rsid w:val="00462ABC"/>
    <w:rsid w:val="00462BF2"/>
    <w:rsid w:val="00463144"/>
    <w:rsid w:val="004637B7"/>
    <w:rsid w:val="0046455C"/>
    <w:rsid w:val="004650C8"/>
    <w:rsid w:val="00465C86"/>
    <w:rsid w:val="00465E5C"/>
    <w:rsid w:val="004661BF"/>
    <w:rsid w:val="004669FC"/>
    <w:rsid w:val="00466D0E"/>
    <w:rsid w:val="00467CD3"/>
    <w:rsid w:val="00470BE1"/>
    <w:rsid w:val="0047223A"/>
    <w:rsid w:val="004724FA"/>
    <w:rsid w:val="0047256C"/>
    <w:rsid w:val="00474536"/>
    <w:rsid w:val="0047502C"/>
    <w:rsid w:val="004753E4"/>
    <w:rsid w:val="0047553A"/>
    <w:rsid w:val="004761A1"/>
    <w:rsid w:val="004762B6"/>
    <w:rsid w:val="004768FD"/>
    <w:rsid w:val="00476D99"/>
    <w:rsid w:val="0047720C"/>
    <w:rsid w:val="004803FF"/>
    <w:rsid w:val="0048065B"/>
    <w:rsid w:val="00481288"/>
    <w:rsid w:val="00481B6B"/>
    <w:rsid w:val="004828EC"/>
    <w:rsid w:val="00482E7A"/>
    <w:rsid w:val="0048322D"/>
    <w:rsid w:val="00483258"/>
    <w:rsid w:val="00484637"/>
    <w:rsid w:val="004852E4"/>
    <w:rsid w:val="004852F6"/>
    <w:rsid w:val="00485D97"/>
    <w:rsid w:val="004862D9"/>
    <w:rsid w:val="00486820"/>
    <w:rsid w:val="00486D02"/>
    <w:rsid w:val="00486D90"/>
    <w:rsid w:val="00487904"/>
    <w:rsid w:val="004904E2"/>
    <w:rsid w:val="00490905"/>
    <w:rsid w:val="00490EF5"/>
    <w:rsid w:val="00491383"/>
    <w:rsid w:val="00492976"/>
    <w:rsid w:val="00492CD5"/>
    <w:rsid w:val="00492CE2"/>
    <w:rsid w:val="004943E6"/>
    <w:rsid w:val="004A06D7"/>
    <w:rsid w:val="004A0FED"/>
    <w:rsid w:val="004A1ACF"/>
    <w:rsid w:val="004A1CBC"/>
    <w:rsid w:val="004A4742"/>
    <w:rsid w:val="004A4D61"/>
    <w:rsid w:val="004A623E"/>
    <w:rsid w:val="004A7C66"/>
    <w:rsid w:val="004B22B9"/>
    <w:rsid w:val="004B24A7"/>
    <w:rsid w:val="004B310C"/>
    <w:rsid w:val="004B3364"/>
    <w:rsid w:val="004B3483"/>
    <w:rsid w:val="004B4D0B"/>
    <w:rsid w:val="004B5230"/>
    <w:rsid w:val="004B5457"/>
    <w:rsid w:val="004B627E"/>
    <w:rsid w:val="004B656E"/>
    <w:rsid w:val="004B727A"/>
    <w:rsid w:val="004B755B"/>
    <w:rsid w:val="004B76C8"/>
    <w:rsid w:val="004B76E3"/>
    <w:rsid w:val="004C0E9F"/>
    <w:rsid w:val="004C1067"/>
    <w:rsid w:val="004C16AE"/>
    <w:rsid w:val="004C256D"/>
    <w:rsid w:val="004C3950"/>
    <w:rsid w:val="004C506E"/>
    <w:rsid w:val="004C515A"/>
    <w:rsid w:val="004C53DF"/>
    <w:rsid w:val="004C5869"/>
    <w:rsid w:val="004C5C5A"/>
    <w:rsid w:val="004D09D4"/>
    <w:rsid w:val="004D0F82"/>
    <w:rsid w:val="004D1303"/>
    <w:rsid w:val="004D27ED"/>
    <w:rsid w:val="004D3F45"/>
    <w:rsid w:val="004D3FC9"/>
    <w:rsid w:val="004D424D"/>
    <w:rsid w:val="004D4C6E"/>
    <w:rsid w:val="004D4F10"/>
    <w:rsid w:val="004D5474"/>
    <w:rsid w:val="004D586D"/>
    <w:rsid w:val="004D6D0F"/>
    <w:rsid w:val="004D7B3A"/>
    <w:rsid w:val="004E1048"/>
    <w:rsid w:val="004E1B53"/>
    <w:rsid w:val="004E39FB"/>
    <w:rsid w:val="004E3D24"/>
    <w:rsid w:val="004E424C"/>
    <w:rsid w:val="004E520A"/>
    <w:rsid w:val="004E7798"/>
    <w:rsid w:val="004E7B27"/>
    <w:rsid w:val="004E7FA6"/>
    <w:rsid w:val="004F0D67"/>
    <w:rsid w:val="004F18D1"/>
    <w:rsid w:val="004F1B58"/>
    <w:rsid w:val="004F1E09"/>
    <w:rsid w:val="004F25F8"/>
    <w:rsid w:val="004F2715"/>
    <w:rsid w:val="004F276F"/>
    <w:rsid w:val="004F2A59"/>
    <w:rsid w:val="004F30E8"/>
    <w:rsid w:val="004F4781"/>
    <w:rsid w:val="004F48E5"/>
    <w:rsid w:val="004F6960"/>
    <w:rsid w:val="004F6FED"/>
    <w:rsid w:val="005000C3"/>
    <w:rsid w:val="00500A36"/>
    <w:rsid w:val="00500D02"/>
    <w:rsid w:val="00500F74"/>
    <w:rsid w:val="00501047"/>
    <w:rsid w:val="005016AF"/>
    <w:rsid w:val="00501804"/>
    <w:rsid w:val="00502059"/>
    <w:rsid w:val="00502777"/>
    <w:rsid w:val="00503CB4"/>
    <w:rsid w:val="00504198"/>
    <w:rsid w:val="00505BE3"/>
    <w:rsid w:val="0050652C"/>
    <w:rsid w:val="00506752"/>
    <w:rsid w:val="00506FF8"/>
    <w:rsid w:val="00507045"/>
    <w:rsid w:val="00507BB1"/>
    <w:rsid w:val="00510D34"/>
    <w:rsid w:val="0051125C"/>
    <w:rsid w:val="005115BA"/>
    <w:rsid w:val="00511997"/>
    <w:rsid w:val="00511A4E"/>
    <w:rsid w:val="00512DF0"/>
    <w:rsid w:val="005139DE"/>
    <w:rsid w:val="00514025"/>
    <w:rsid w:val="0051463C"/>
    <w:rsid w:val="00514DA4"/>
    <w:rsid w:val="00514FC6"/>
    <w:rsid w:val="00515402"/>
    <w:rsid w:val="00516339"/>
    <w:rsid w:val="00516380"/>
    <w:rsid w:val="00516431"/>
    <w:rsid w:val="0051697B"/>
    <w:rsid w:val="00516DF7"/>
    <w:rsid w:val="00517320"/>
    <w:rsid w:val="00517B8B"/>
    <w:rsid w:val="00517E12"/>
    <w:rsid w:val="00517F9E"/>
    <w:rsid w:val="0052016F"/>
    <w:rsid w:val="00520876"/>
    <w:rsid w:val="00520CE9"/>
    <w:rsid w:val="00520D47"/>
    <w:rsid w:val="00520F76"/>
    <w:rsid w:val="00521528"/>
    <w:rsid w:val="00521608"/>
    <w:rsid w:val="0052222E"/>
    <w:rsid w:val="00522AB5"/>
    <w:rsid w:val="005234A4"/>
    <w:rsid w:val="005236BB"/>
    <w:rsid w:val="00523771"/>
    <w:rsid w:val="00524379"/>
    <w:rsid w:val="00524946"/>
    <w:rsid w:val="0052552B"/>
    <w:rsid w:val="005260F1"/>
    <w:rsid w:val="00527E2F"/>
    <w:rsid w:val="0053079E"/>
    <w:rsid w:val="005316CF"/>
    <w:rsid w:val="00531859"/>
    <w:rsid w:val="00531867"/>
    <w:rsid w:val="0053242D"/>
    <w:rsid w:val="005330FE"/>
    <w:rsid w:val="00533103"/>
    <w:rsid w:val="0053319E"/>
    <w:rsid w:val="0053375A"/>
    <w:rsid w:val="00533BE4"/>
    <w:rsid w:val="00533DE0"/>
    <w:rsid w:val="0053403F"/>
    <w:rsid w:val="0053462C"/>
    <w:rsid w:val="005347DA"/>
    <w:rsid w:val="00534F68"/>
    <w:rsid w:val="00535C92"/>
    <w:rsid w:val="0053646F"/>
    <w:rsid w:val="005365B4"/>
    <w:rsid w:val="00536B8E"/>
    <w:rsid w:val="00536F7F"/>
    <w:rsid w:val="00537018"/>
    <w:rsid w:val="0053792D"/>
    <w:rsid w:val="00540298"/>
    <w:rsid w:val="00540C54"/>
    <w:rsid w:val="00540EF8"/>
    <w:rsid w:val="00541107"/>
    <w:rsid w:val="00541AEA"/>
    <w:rsid w:val="00542D96"/>
    <w:rsid w:val="0054322D"/>
    <w:rsid w:val="005439A7"/>
    <w:rsid w:val="00543B4D"/>
    <w:rsid w:val="00544C77"/>
    <w:rsid w:val="005468C4"/>
    <w:rsid w:val="00546C2B"/>
    <w:rsid w:val="00551AAA"/>
    <w:rsid w:val="00552669"/>
    <w:rsid w:val="00552FE3"/>
    <w:rsid w:val="005540E1"/>
    <w:rsid w:val="005547B7"/>
    <w:rsid w:val="005550D4"/>
    <w:rsid w:val="0055530D"/>
    <w:rsid w:val="00555D09"/>
    <w:rsid w:val="00556283"/>
    <w:rsid w:val="00556412"/>
    <w:rsid w:val="005568FC"/>
    <w:rsid w:val="00556BAF"/>
    <w:rsid w:val="00557568"/>
    <w:rsid w:val="0056035E"/>
    <w:rsid w:val="00560C91"/>
    <w:rsid w:val="00561286"/>
    <w:rsid w:val="00562717"/>
    <w:rsid w:val="00563AA7"/>
    <w:rsid w:val="0056445A"/>
    <w:rsid w:val="00564823"/>
    <w:rsid w:val="00564A61"/>
    <w:rsid w:val="00564ACF"/>
    <w:rsid w:val="00565E23"/>
    <w:rsid w:val="005666E0"/>
    <w:rsid w:val="00566F16"/>
    <w:rsid w:val="00567079"/>
    <w:rsid w:val="00570378"/>
    <w:rsid w:val="00570A58"/>
    <w:rsid w:val="00571247"/>
    <w:rsid w:val="0057153A"/>
    <w:rsid w:val="00571727"/>
    <w:rsid w:val="00571A00"/>
    <w:rsid w:val="005727ED"/>
    <w:rsid w:val="00572C3A"/>
    <w:rsid w:val="0057453D"/>
    <w:rsid w:val="00574D96"/>
    <w:rsid w:val="0057527D"/>
    <w:rsid w:val="00575385"/>
    <w:rsid w:val="005764EA"/>
    <w:rsid w:val="00576907"/>
    <w:rsid w:val="00577A97"/>
    <w:rsid w:val="00577DF0"/>
    <w:rsid w:val="00581209"/>
    <w:rsid w:val="005819FE"/>
    <w:rsid w:val="005828C4"/>
    <w:rsid w:val="00583367"/>
    <w:rsid w:val="00583B7C"/>
    <w:rsid w:val="00583CAB"/>
    <w:rsid w:val="00583FDA"/>
    <w:rsid w:val="0058402F"/>
    <w:rsid w:val="00584AF5"/>
    <w:rsid w:val="00584FE6"/>
    <w:rsid w:val="005851D6"/>
    <w:rsid w:val="00585BF0"/>
    <w:rsid w:val="00586843"/>
    <w:rsid w:val="00586ECC"/>
    <w:rsid w:val="00587514"/>
    <w:rsid w:val="00587F51"/>
    <w:rsid w:val="0059000E"/>
    <w:rsid w:val="00590E6A"/>
    <w:rsid w:val="00591180"/>
    <w:rsid w:val="00591370"/>
    <w:rsid w:val="005913C6"/>
    <w:rsid w:val="005919B3"/>
    <w:rsid w:val="00591A2B"/>
    <w:rsid w:val="00591CA6"/>
    <w:rsid w:val="005921A3"/>
    <w:rsid w:val="0059352E"/>
    <w:rsid w:val="00593D20"/>
    <w:rsid w:val="005950D8"/>
    <w:rsid w:val="00595179"/>
    <w:rsid w:val="00595410"/>
    <w:rsid w:val="0059632C"/>
    <w:rsid w:val="005A1390"/>
    <w:rsid w:val="005A1852"/>
    <w:rsid w:val="005A1ACE"/>
    <w:rsid w:val="005A1D79"/>
    <w:rsid w:val="005A271A"/>
    <w:rsid w:val="005A2E69"/>
    <w:rsid w:val="005A3126"/>
    <w:rsid w:val="005A323C"/>
    <w:rsid w:val="005A393F"/>
    <w:rsid w:val="005A4054"/>
    <w:rsid w:val="005A5CBC"/>
    <w:rsid w:val="005A628E"/>
    <w:rsid w:val="005A634A"/>
    <w:rsid w:val="005A660F"/>
    <w:rsid w:val="005B01C3"/>
    <w:rsid w:val="005B112C"/>
    <w:rsid w:val="005B1433"/>
    <w:rsid w:val="005B3413"/>
    <w:rsid w:val="005B3440"/>
    <w:rsid w:val="005B3A50"/>
    <w:rsid w:val="005B3CB8"/>
    <w:rsid w:val="005B4AF0"/>
    <w:rsid w:val="005B4CD2"/>
    <w:rsid w:val="005B4E81"/>
    <w:rsid w:val="005B4EFE"/>
    <w:rsid w:val="005B57B1"/>
    <w:rsid w:val="005B610D"/>
    <w:rsid w:val="005B6B53"/>
    <w:rsid w:val="005C06F7"/>
    <w:rsid w:val="005C0758"/>
    <w:rsid w:val="005C0D1D"/>
    <w:rsid w:val="005C1C13"/>
    <w:rsid w:val="005C1DE0"/>
    <w:rsid w:val="005C1F09"/>
    <w:rsid w:val="005C224C"/>
    <w:rsid w:val="005C38EA"/>
    <w:rsid w:val="005C50DA"/>
    <w:rsid w:val="005C5127"/>
    <w:rsid w:val="005C5185"/>
    <w:rsid w:val="005C5A52"/>
    <w:rsid w:val="005C60EB"/>
    <w:rsid w:val="005C640F"/>
    <w:rsid w:val="005C6B2A"/>
    <w:rsid w:val="005C74DB"/>
    <w:rsid w:val="005C7C74"/>
    <w:rsid w:val="005D3525"/>
    <w:rsid w:val="005D433A"/>
    <w:rsid w:val="005D484E"/>
    <w:rsid w:val="005D4A75"/>
    <w:rsid w:val="005D4CE9"/>
    <w:rsid w:val="005D5B46"/>
    <w:rsid w:val="005D5CC8"/>
    <w:rsid w:val="005D5FDA"/>
    <w:rsid w:val="005D6AA4"/>
    <w:rsid w:val="005D7EA9"/>
    <w:rsid w:val="005E01EF"/>
    <w:rsid w:val="005E0320"/>
    <w:rsid w:val="005E09A5"/>
    <w:rsid w:val="005E10D3"/>
    <w:rsid w:val="005E154E"/>
    <w:rsid w:val="005E17BC"/>
    <w:rsid w:val="005E19CD"/>
    <w:rsid w:val="005E2F66"/>
    <w:rsid w:val="005E3199"/>
    <w:rsid w:val="005E3BBF"/>
    <w:rsid w:val="005E42E9"/>
    <w:rsid w:val="005E4D63"/>
    <w:rsid w:val="005E5217"/>
    <w:rsid w:val="005E5870"/>
    <w:rsid w:val="005E5C24"/>
    <w:rsid w:val="005E6307"/>
    <w:rsid w:val="005E6915"/>
    <w:rsid w:val="005E76EE"/>
    <w:rsid w:val="005F090F"/>
    <w:rsid w:val="005F1F27"/>
    <w:rsid w:val="005F3D5F"/>
    <w:rsid w:val="005F447E"/>
    <w:rsid w:val="005F48C7"/>
    <w:rsid w:val="005F4C2A"/>
    <w:rsid w:val="005F4F40"/>
    <w:rsid w:val="005F4F89"/>
    <w:rsid w:val="005F6B44"/>
    <w:rsid w:val="005F767A"/>
    <w:rsid w:val="005F7B6B"/>
    <w:rsid w:val="006003C8"/>
    <w:rsid w:val="0060068A"/>
    <w:rsid w:val="00600FDD"/>
    <w:rsid w:val="00601024"/>
    <w:rsid w:val="00601DF6"/>
    <w:rsid w:val="00603661"/>
    <w:rsid w:val="006043E7"/>
    <w:rsid w:val="00604EE4"/>
    <w:rsid w:val="00605434"/>
    <w:rsid w:val="00605C7C"/>
    <w:rsid w:val="00606433"/>
    <w:rsid w:val="006065B7"/>
    <w:rsid w:val="00606763"/>
    <w:rsid w:val="006067DF"/>
    <w:rsid w:val="00606F54"/>
    <w:rsid w:val="00607685"/>
    <w:rsid w:val="00607712"/>
    <w:rsid w:val="00607775"/>
    <w:rsid w:val="00607ACF"/>
    <w:rsid w:val="00607BEB"/>
    <w:rsid w:val="00607E22"/>
    <w:rsid w:val="00607FA2"/>
    <w:rsid w:val="006106D0"/>
    <w:rsid w:val="00610B67"/>
    <w:rsid w:val="00611DEC"/>
    <w:rsid w:val="00612037"/>
    <w:rsid w:val="0061284D"/>
    <w:rsid w:val="00612935"/>
    <w:rsid w:val="00612A02"/>
    <w:rsid w:val="00612F5C"/>
    <w:rsid w:val="00612FD8"/>
    <w:rsid w:val="00613DD4"/>
    <w:rsid w:val="0061464C"/>
    <w:rsid w:val="00614E5C"/>
    <w:rsid w:val="00615186"/>
    <w:rsid w:val="0061660B"/>
    <w:rsid w:val="006170B0"/>
    <w:rsid w:val="006208E2"/>
    <w:rsid w:val="00620E8D"/>
    <w:rsid w:val="006215A0"/>
    <w:rsid w:val="00621D4B"/>
    <w:rsid w:val="00621F67"/>
    <w:rsid w:val="00622920"/>
    <w:rsid w:val="0062297B"/>
    <w:rsid w:val="0062349B"/>
    <w:rsid w:val="00625436"/>
    <w:rsid w:val="00625601"/>
    <w:rsid w:val="00625643"/>
    <w:rsid w:val="0062718F"/>
    <w:rsid w:val="006308A6"/>
    <w:rsid w:val="00630911"/>
    <w:rsid w:val="006317C0"/>
    <w:rsid w:val="00631D2C"/>
    <w:rsid w:val="00631F5E"/>
    <w:rsid w:val="006320BB"/>
    <w:rsid w:val="00632413"/>
    <w:rsid w:val="0063312B"/>
    <w:rsid w:val="00633137"/>
    <w:rsid w:val="006332A6"/>
    <w:rsid w:val="006339A8"/>
    <w:rsid w:val="00634296"/>
    <w:rsid w:val="0063485A"/>
    <w:rsid w:val="00634F83"/>
    <w:rsid w:val="006356E8"/>
    <w:rsid w:val="00635EB5"/>
    <w:rsid w:val="00636885"/>
    <w:rsid w:val="006369AB"/>
    <w:rsid w:val="00637A5F"/>
    <w:rsid w:val="00637AC2"/>
    <w:rsid w:val="00637FEE"/>
    <w:rsid w:val="00641093"/>
    <w:rsid w:val="00641146"/>
    <w:rsid w:val="00641289"/>
    <w:rsid w:val="006412D8"/>
    <w:rsid w:val="00641B27"/>
    <w:rsid w:val="00641C64"/>
    <w:rsid w:val="00641F2D"/>
    <w:rsid w:val="00642EB2"/>
    <w:rsid w:val="006434D0"/>
    <w:rsid w:val="0064414C"/>
    <w:rsid w:val="006447BF"/>
    <w:rsid w:val="00645379"/>
    <w:rsid w:val="00645E99"/>
    <w:rsid w:val="00646469"/>
    <w:rsid w:val="00646B31"/>
    <w:rsid w:val="00646E4B"/>
    <w:rsid w:val="00647A6B"/>
    <w:rsid w:val="006514A0"/>
    <w:rsid w:val="00651935"/>
    <w:rsid w:val="00651ABD"/>
    <w:rsid w:val="00653EC7"/>
    <w:rsid w:val="0065431B"/>
    <w:rsid w:val="006543C8"/>
    <w:rsid w:val="00654710"/>
    <w:rsid w:val="00656731"/>
    <w:rsid w:val="006577D1"/>
    <w:rsid w:val="00660B3D"/>
    <w:rsid w:val="00661CAE"/>
    <w:rsid w:val="00662A8A"/>
    <w:rsid w:val="006647FE"/>
    <w:rsid w:val="00664DCD"/>
    <w:rsid w:val="00664E7C"/>
    <w:rsid w:val="00665477"/>
    <w:rsid w:val="00665780"/>
    <w:rsid w:val="00665F85"/>
    <w:rsid w:val="00666746"/>
    <w:rsid w:val="006670F2"/>
    <w:rsid w:val="00667555"/>
    <w:rsid w:val="00667CF6"/>
    <w:rsid w:val="00667E6E"/>
    <w:rsid w:val="0067018A"/>
    <w:rsid w:val="006702A2"/>
    <w:rsid w:val="00670CFF"/>
    <w:rsid w:val="00670ED6"/>
    <w:rsid w:val="00672C98"/>
    <w:rsid w:val="00673657"/>
    <w:rsid w:val="0067384C"/>
    <w:rsid w:val="00673B21"/>
    <w:rsid w:val="00674C2B"/>
    <w:rsid w:val="00674DB7"/>
    <w:rsid w:val="006757D8"/>
    <w:rsid w:val="00675E5C"/>
    <w:rsid w:val="006764C5"/>
    <w:rsid w:val="00676C72"/>
    <w:rsid w:val="00676FC0"/>
    <w:rsid w:val="0067729C"/>
    <w:rsid w:val="006779D8"/>
    <w:rsid w:val="00677B60"/>
    <w:rsid w:val="00677CC4"/>
    <w:rsid w:val="00677E77"/>
    <w:rsid w:val="006808EE"/>
    <w:rsid w:val="00680B26"/>
    <w:rsid w:val="00681571"/>
    <w:rsid w:val="00681713"/>
    <w:rsid w:val="00681FFB"/>
    <w:rsid w:val="00682003"/>
    <w:rsid w:val="006825D3"/>
    <w:rsid w:val="006825F1"/>
    <w:rsid w:val="00683CD8"/>
    <w:rsid w:val="00683ED1"/>
    <w:rsid w:val="006841AE"/>
    <w:rsid w:val="006847A1"/>
    <w:rsid w:val="00685833"/>
    <w:rsid w:val="006868AF"/>
    <w:rsid w:val="006876B8"/>
    <w:rsid w:val="006879AA"/>
    <w:rsid w:val="00687A37"/>
    <w:rsid w:val="00687B31"/>
    <w:rsid w:val="00690449"/>
    <w:rsid w:val="0069053A"/>
    <w:rsid w:val="006914CF"/>
    <w:rsid w:val="006915EB"/>
    <w:rsid w:val="00691A67"/>
    <w:rsid w:val="00692118"/>
    <w:rsid w:val="006944E3"/>
    <w:rsid w:val="006951EB"/>
    <w:rsid w:val="00695923"/>
    <w:rsid w:val="006963EE"/>
    <w:rsid w:val="006968D2"/>
    <w:rsid w:val="0069708F"/>
    <w:rsid w:val="00697775"/>
    <w:rsid w:val="00697CB9"/>
    <w:rsid w:val="006A120F"/>
    <w:rsid w:val="006A1E3F"/>
    <w:rsid w:val="006A1E62"/>
    <w:rsid w:val="006A1E6C"/>
    <w:rsid w:val="006A269A"/>
    <w:rsid w:val="006A35E7"/>
    <w:rsid w:val="006A3D54"/>
    <w:rsid w:val="006A5149"/>
    <w:rsid w:val="006A5C28"/>
    <w:rsid w:val="006A7D3E"/>
    <w:rsid w:val="006B097B"/>
    <w:rsid w:val="006B1E4B"/>
    <w:rsid w:val="006B2288"/>
    <w:rsid w:val="006B2C36"/>
    <w:rsid w:val="006B3227"/>
    <w:rsid w:val="006B379A"/>
    <w:rsid w:val="006B47CB"/>
    <w:rsid w:val="006B4DB8"/>
    <w:rsid w:val="006B520A"/>
    <w:rsid w:val="006B57F4"/>
    <w:rsid w:val="006B5E0F"/>
    <w:rsid w:val="006B660B"/>
    <w:rsid w:val="006B66E3"/>
    <w:rsid w:val="006B7A41"/>
    <w:rsid w:val="006B7EF3"/>
    <w:rsid w:val="006C0265"/>
    <w:rsid w:val="006C03AE"/>
    <w:rsid w:val="006C073F"/>
    <w:rsid w:val="006C07DA"/>
    <w:rsid w:val="006C1294"/>
    <w:rsid w:val="006C14C5"/>
    <w:rsid w:val="006C1CD2"/>
    <w:rsid w:val="006C213F"/>
    <w:rsid w:val="006C22F1"/>
    <w:rsid w:val="006C33D0"/>
    <w:rsid w:val="006C397C"/>
    <w:rsid w:val="006C4144"/>
    <w:rsid w:val="006C446B"/>
    <w:rsid w:val="006C4749"/>
    <w:rsid w:val="006C47EC"/>
    <w:rsid w:val="006C515F"/>
    <w:rsid w:val="006C53BD"/>
    <w:rsid w:val="006C59A9"/>
    <w:rsid w:val="006C62EC"/>
    <w:rsid w:val="006C6722"/>
    <w:rsid w:val="006C6A17"/>
    <w:rsid w:val="006C6C28"/>
    <w:rsid w:val="006C6CE0"/>
    <w:rsid w:val="006C73D9"/>
    <w:rsid w:val="006C791A"/>
    <w:rsid w:val="006C7E4B"/>
    <w:rsid w:val="006D0457"/>
    <w:rsid w:val="006D0EEB"/>
    <w:rsid w:val="006D16BD"/>
    <w:rsid w:val="006D1A73"/>
    <w:rsid w:val="006D2387"/>
    <w:rsid w:val="006D277F"/>
    <w:rsid w:val="006D39E9"/>
    <w:rsid w:val="006D4606"/>
    <w:rsid w:val="006D578B"/>
    <w:rsid w:val="006D62B4"/>
    <w:rsid w:val="006D6852"/>
    <w:rsid w:val="006E118C"/>
    <w:rsid w:val="006E16A5"/>
    <w:rsid w:val="006E1E6B"/>
    <w:rsid w:val="006E1F59"/>
    <w:rsid w:val="006E2678"/>
    <w:rsid w:val="006E26F3"/>
    <w:rsid w:val="006E270D"/>
    <w:rsid w:val="006E2BA6"/>
    <w:rsid w:val="006E305D"/>
    <w:rsid w:val="006E38F8"/>
    <w:rsid w:val="006E3BFA"/>
    <w:rsid w:val="006E4D19"/>
    <w:rsid w:val="006E5C06"/>
    <w:rsid w:val="006E5F87"/>
    <w:rsid w:val="006E61CC"/>
    <w:rsid w:val="006E61E8"/>
    <w:rsid w:val="006E69EB"/>
    <w:rsid w:val="006E6FBC"/>
    <w:rsid w:val="006E71B8"/>
    <w:rsid w:val="006E723B"/>
    <w:rsid w:val="006E771D"/>
    <w:rsid w:val="006E7AA3"/>
    <w:rsid w:val="006F07AD"/>
    <w:rsid w:val="006F0B9C"/>
    <w:rsid w:val="006F19BE"/>
    <w:rsid w:val="006F1F21"/>
    <w:rsid w:val="006F21D2"/>
    <w:rsid w:val="006F295F"/>
    <w:rsid w:val="006F35F2"/>
    <w:rsid w:val="006F367F"/>
    <w:rsid w:val="006F3692"/>
    <w:rsid w:val="006F39AB"/>
    <w:rsid w:val="006F3CD3"/>
    <w:rsid w:val="006F3D56"/>
    <w:rsid w:val="006F418C"/>
    <w:rsid w:val="006F47AA"/>
    <w:rsid w:val="006F5AEE"/>
    <w:rsid w:val="006F6C74"/>
    <w:rsid w:val="006F7143"/>
    <w:rsid w:val="006F7F22"/>
    <w:rsid w:val="007004CD"/>
    <w:rsid w:val="00700639"/>
    <w:rsid w:val="007010D7"/>
    <w:rsid w:val="00701D13"/>
    <w:rsid w:val="00702B13"/>
    <w:rsid w:val="00703DEE"/>
    <w:rsid w:val="0070519E"/>
    <w:rsid w:val="007060B3"/>
    <w:rsid w:val="00706D4F"/>
    <w:rsid w:val="00706F6F"/>
    <w:rsid w:val="0071019E"/>
    <w:rsid w:val="00710994"/>
    <w:rsid w:val="007109AF"/>
    <w:rsid w:val="00710B6F"/>
    <w:rsid w:val="00710C1D"/>
    <w:rsid w:val="007111E2"/>
    <w:rsid w:val="007115F8"/>
    <w:rsid w:val="0071284A"/>
    <w:rsid w:val="00712F5B"/>
    <w:rsid w:val="007132BD"/>
    <w:rsid w:val="007148A3"/>
    <w:rsid w:val="00714D9B"/>
    <w:rsid w:val="00715363"/>
    <w:rsid w:val="0071582F"/>
    <w:rsid w:val="00716BE0"/>
    <w:rsid w:val="007175DC"/>
    <w:rsid w:val="00717B7B"/>
    <w:rsid w:val="00717BF0"/>
    <w:rsid w:val="0072060D"/>
    <w:rsid w:val="00720BF3"/>
    <w:rsid w:val="007211EE"/>
    <w:rsid w:val="007219E0"/>
    <w:rsid w:val="00721E72"/>
    <w:rsid w:val="00721FA9"/>
    <w:rsid w:val="00722736"/>
    <w:rsid w:val="00722997"/>
    <w:rsid w:val="00722A24"/>
    <w:rsid w:val="00722DB2"/>
    <w:rsid w:val="00723E48"/>
    <w:rsid w:val="00724481"/>
    <w:rsid w:val="00724B55"/>
    <w:rsid w:val="00724EA8"/>
    <w:rsid w:val="007251BE"/>
    <w:rsid w:val="007254E8"/>
    <w:rsid w:val="00725D13"/>
    <w:rsid w:val="00727EB2"/>
    <w:rsid w:val="00727F8F"/>
    <w:rsid w:val="0073022D"/>
    <w:rsid w:val="00730BB1"/>
    <w:rsid w:val="00730D91"/>
    <w:rsid w:val="007311E1"/>
    <w:rsid w:val="007313B2"/>
    <w:rsid w:val="0073243E"/>
    <w:rsid w:val="007332FA"/>
    <w:rsid w:val="00734574"/>
    <w:rsid w:val="007358F9"/>
    <w:rsid w:val="0073649C"/>
    <w:rsid w:val="00736E04"/>
    <w:rsid w:val="007374E4"/>
    <w:rsid w:val="00740403"/>
    <w:rsid w:val="00741288"/>
    <w:rsid w:val="007440C4"/>
    <w:rsid w:val="007442F4"/>
    <w:rsid w:val="007443A4"/>
    <w:rsid w:val="007443AC"/>
    <w:rsid w:val="0074498A"/>
    <w:rsid w:val="00744F14"/>
    <w:rsid w:val="00744F9B"/>
    <w:rsid w:val="007454B4"/>
    <w:rsid w:val="00745F15"/>
    <w:rsid w:val="00746266"/>
    <w:rsid w:val="007469D0"/>
    <w:rsid w:val="007469FD"/>
    <w:rsid w:val="007470FE"/>
    <w:rsid w:val="00747152"/>
    <w:rsid w:val="00747EA0"/>
    <w:rsid w:val="00750DA9"/>
    <w:rsid w:val="00751282"/>
    <w:rsid w:val="00751628"/>
    <w:rsid w:val="00752683"/>
    <w:rsid w:val="007529AE"/>
    <w:rsid w:val="0075310C"/>
    <w:rsid w:val="00754B73"/>
    <w:rsid w:val="00754B80"/>
    <w:rsid w:val="00754E59"/>
    <w:rsid w:val="00755312"/>
    <w:rsid w:val="007553F3"/>
    <w:rsid w:val="00757135"/>
    <w:rsid w:val="00757895"/>
    <w:rsid w:val="00760384"/>
    <w:rsid w:val="00760425"/>
    <w:rsid w:val="00760AF4"/>
    <w:rsid w:val="00760BD8"/>
    <w:rsid w:val="00760EA2"/>
    <w:rsid w:val="007625F7"/>
    <w:rsid w:val="007637A5"/>
    <w:rsid w:val="007644CC"/>
    <w:rsid w:val="00764E0F"/>
    <w:rsid w:val="00766018"/>
    <w:rsid w:val="007660A4"/>
    <w:rsid w:val="0077101A"/>
    <w:rsid w:val="0077430E"/>
    <w:rsid w:val="00774902"/>
    <w:rsid w:val="00775DFF"/>
    <w:rsid w:val="0077689E"/>
    <w:rsid w:val="00776909"/>
    <w:rsid w:val="00776CA6"/>
    <w:rsid w:val="0077703D"/>
    <w:rsid w:val="00777304"/>
    <w:rsid w:val="0078025A"/>
    <w:rsid w:val="00780451"/>
    <w:rsid w:val="00780540"/>
    <w:rsid w:val="007809B3"/>
    <w:rsid w:val="00781146"/>
    <w:rsid w:val="007827C2"/>
    <w:rsid w:val="00782BD5"/>
    <w:rsid w:val="00782CCB"/>
    <w:rsid w:val="00783469"/>
    <w:rsid w:val="00783544"/>
    <w:rsid w:val="00784250"/>
    <w:rsid w:val="00784827"/>
    <w:rsid w:val="00784950"/>
    <w:rsid w:val="00784994"/>
    <w:rsid w:val="00784A33"/>
    <w:rsid w:val="0078521C"/>
    <w:rsid w:val="0078527F"/>
    <w:rsid w:val="00785CF0"/>
    <w:rsid w:val="00786CA8"/>
    <w:rsid w:val="007875D3"/>
    <w:rsid w:val="0079170B"/>
    <w:rsid w:val="0079182D"/>
    <w:rsid w:val="0079194A"/>
    <w:rsid w:val="00793267"/>
    <w:rsid w:val="00793AE4"/>
    <w:rsid w:val="00793EFC"/>
    <w:rsid w:val="00794254"/>
    <w:rsid w:val="00794E56"/>
    <w:rsid w:val="00795889"/>
    <w:rsid w:val="007962B9"/>
    <w:rsid w:val="00796868"/>
    <w:rsid w:val="00797CA9"/>
    <w:rsid w:val="007A04FF"/>
    <w:rsid w:val="007A17E4"/>
    <w:rsid w:val="007A371D"/>
    <w:rsid w:val="007A68EF"/>
    <w:rsid w:val="007A7921"/>
    <w:rsid w:val="007B036B"/>
    <w:rsid w:val="007B056B"/>
    <w:rsid w:val="007B1780"/>
    <w:rsid w:val="007B1902"/>
    <w:rsid w:val="007B1BAD"/>
    <w:rsid w:val="007B1DFF"/>
    <w:rsid w:val="007B2247"/>
    <w:rsid w:val="007B262C"/>
    <w:rsid w:val="007B32DF"/>
    <w:rsid w:val="007B3566"/>
    <w:rsid w:val="007B3AB0"/>
    <w:rsid w:val="007B44DF"/>
    <w:rsid w:val="007B4BD7"/>
    <w:rsid w:val="007B4EEA"/>
    <w:rsid w:val="007B5BBB"/>
    <w:rsid w:val="007B753F"/>
    <w:rsid w:val="007B7A50"/>
    <w:rsid w:val="007C07F3"/>
    <w:rsid w:val="007C0804"/>
    <w:rsid w:val="007C1C74"/>
    <w:rsid w:val="007C310B"/>
    <w:rsid w:val="007C3314"/>
    <w:rsid w:val="007C3B79"/>
    <w:rsid w:val="007C3E2C"/>
    <w:rsid w:val="007C4373"/>
    <w:rsid w:val="007C4C66"/>
    <w:rsid w:val="007C4CE9"/>
    <w:rsid w:val="007C5715"/>
    <w:rsid w:val="007C5993"/>
    <w:rsid w:val="007C7C68"/>
    <w:rsid w:val="007C7EAE"/>
    <w:rsid w:val="007D04FA"/>
    <w:rsid w:val="007D096A"/>
    <w:rsid w:val="007D0ECE"/>
    <w:rsid w:val="007D12B0"/>
    <w:rsid w:val="007D1CDB"/>
    <w:rsid w:val="007D1F2A"/>
    <w:rsid w:val="007D1F69"/>
    <w:rsid w:val="007D3886"/>
    <w:rsid w:val="007D39CA"/>
    <w:rsid w:val="007D4404"/>
    <w:rsid w:val="007D5220"/>
    <w:rsid w:val="007D63A8"/>
    <w:rsid w:val="007D6BCE"/>
    <w:rsid w:val="007D7286"/>
    <w:rsid w:val="007E11C0"/>
    <w:rsid w:val="007E1BFF"/>
    <w:rsid w:val="007E1CD2"/>
    <w:rsid w:val="007E28D5"/>
    <w:rsid w:val="007E2A57"/>
    <w:rsid w:val="007E2AA1"/>
    <w:rsid w:val="007E42E8"/>
    <w:rsid w:val="007E444E"/>
    <w:rsid w:val="007E4C8C"/>
    <w:rsid w:val="007E5617"/>
    <w:rsid w:val="007E6079"/>
    <w:rsid w:val="007E6D43"/>
    <w:rsid w:val="007E6DDB"/>
    <w:rsid w:val="007E79E6"/>
    <w:rsid w:val="007F0835"/>
    <w:rsid w:val="007F0C98"/>
    <w:rsid w:val="007F2BF6"/>
    <w:rsid w:val="007F345C"/>
    <w:rsid w:val="007F37AB"/>
    <w:rsid w:val="007F5A16"/>
    <w:rsid w:val="007F6CFF"/>
    <w:rsid w:val="0080062A"/>
    <w:rsid w:val="00800F31"/>
    <w:rsid w:val="0080146D"/>
    <w:rsid w:val="008019F2"/>
    <w:rsid w:val="00801CC8"/>
    <w:rsid w:val="00802306"/>
    <w:rsid w:val="0080270A"/>
    <w:rsid w:val="008028C2"/>
    <w:rsid w:val="00802A0E"/>
    <w:rsid w:val="00802ED1"/>
    <w:rsid w:val="0080325D"/>
    <w:rsid w:val="008035E1"/>
    <w:rsid w:val="00803867"/>
    <w:rsid w:val="00804465"/>
    <w:rsid w:val="00804A67"/>
    <w:rsid w:val="00804B6D"/>
    <w:rsid w:val="00804BF7"/>
    <w:rsid w:val="0080512F"/>
    <w:rsid w:val="00805F24"/>
    <w:rsid w:val="00806282"/>
    <w:rsid w:val="00807B0A"/>
    <w:rsid w:val="00807FBD"/>
    <w:rsid w:val="00811ABE"/>
    <w:rsid w:val="0081243E"/>
    <w:rsid w:val="008127EC"/>
    <w:rsid w:val="008135A0"/>
    <w:rsid w:val="00813B75"/>
    <w:rsid w:val="00813CC2"/>
    <w:rsid w:val="00814620"/>
    <w:rsid w:val="00814DDA"/>
    <w:rsid w:val="0081500A"/>
    <w:rsid w:val="0081636C"/>
    <w:rsid w:val="008168F9"/>
    <w:rsid w:val="00816B84"/>
    <w:rsid w:val="00816C09"/>
    <w:rsid w:val="00817809"/>
    <w:rsid w:val="00821DB0"/>
    <w:rsid w:val="0082274C"/>
    <w:rsid w:val="0082303E"/>
    <w:rsid w:val="008235D4"/>
    <w:rsid w:val="00823E2D"/>
    <w:rsid w:val="00824913"/>
    <w:rsid w:val="00824A13"/>
    <w:rsid w:val="00825B0C"/>
    <w:rsid w:val="00825DB1"/>
    <w:rsid w:val="00826214"/>
    <w:rsid w:val="008266F8"/>
    <w:rsid w:val="0083015C"/>
    <w:rsid w:val="00830435"/>
    <w:rsid w:val="00831BFF"/>
    <w:rsid w:val="0083274E"/>
    <w:rsid w:val="00834121"/>
    <w:rsid w:val="008350F9"/>
    <w:rsid w:val="008401D0"/>
    <w:rsid w:val="00840593"/>
    <w:rsid w:val="0084064C"/>
    <w:rsid w:val="00840A05"/>
    <w:rsid w:val="00840D30"/>
    <w:rsid w:val="00840E97"/>
    <w:rsid w:val="008412F6"/>
    <w:rsid w:val="00841A15"/>
    <w:rsid w:val="00841BF2"/>
    <w:rsid w:val="00841D4B"/>
    <w:rsid w:val="00841E9D"/>
    <w:rsid w:val="00842B48"/>
    <w:rsid w:val="008431AE"/>
    <w:rsid w:val="0084368B"/>
    <w:rsid w:val="008443E6"/>
    <w:rsid w:val="008450E2"/>
    <w:rsid w:val="008462EB"/>
    <w:rsid w:val="008464EA"/>
    <w:rsid w:val="0084656B"/>
    <w:rsid w:val="0084769C"/>
    <w:rsid w:val="00847B73"/>
    <w:rsid w:val="00851198"/>
    <w:rsid w:val="00852D7A"/>
    <w:rsid w:val="00853D86"/>
    <w:rsid w:val="00854577"/>
    <w:rsid w:val="0085466E"/>
    <w:rsid w:val="00854B53"/>
    <w:rsid w:val="008555CA"/>
    <w:rsid w:val="0085565E"/>
    <w:rsid w:val="008561B3"/>
    <w:rsid w:val="00856758"/>
    <w:rsid w:val="008570B9"/>
    <w:rsid w:val="00857AF7"/>
    <w:rsid w:val="00857B78"/>
    <w:rsid w:val="00857D13"/>
    <w:rsid w:val="00857E0E"/>
    <w:rsid w:val="0086062D"/>
    <w:rsid w:val="00860663"/>
    <w:rsid w:val="0086073F"/>
    <w:rsid w:val="00860ABD"/>
    <w:rsid w:val="0086181B"/>
    <w:rsid w:val="00862575"/>
    <w:rsid w:val="00862F29"/>
    <w:rsid w:val="00864494"/>
    <w:rsid w:val="00864582"/>
    <w:rsid w:val="00864AAA"/>
    <w:rsid w:val="0086520A"/>
    <w:rsid w:val="0086564A"/>
    <w:rsid w:val="00865819"/>
    <w:rsid w:val="00865CF3"/>
    <w:rsid w:val="00865DD8"/>
    <w:rsid w:val="00866888"/>
    <w:rsid w:val="008669B9"/>
    <w:rsid w:val="008671E9"/>
    <w:rsid w:val="008675C5"/>
    <w:rsid w:val="00867E5F"/>
    <w:rsid w:val="00867F3A"/>
    <w:rsid w:val="00870B0A"/>
    <w:rsid w:val="00870C13"/>
    <w:rsid w:val="00870EB8"/>
    <w:rsid w:val="00871450"/>
    <w:rsid w:val="00871EDB"/>
    <w:rsid w:val="00873292"/>
    <w:rsid w:val="008734C7"/>
    <w:rsid w:val="008735B4"/>
    <w:rsid w:val="00874255"/>
    <w:rsid w:val="0087481E"/>
    <w:rsid w:val="008748DA"/>
    <w:rsid w:val="00877E4A"/>
    <w:rsid w:val="008800A6"/>
    <w:rsid w:val="00881342"/>
    <w:rsid w:val="0088173E"/>
    <w:rsid w:val="00881AA7"/>
    <w:rsid w:val="00881AFB"/>
    <w:rsid w:val="008826A3"/>
    <w:rsid w:val="00882C83"/>
    <w:rsid w:val="008832CE"/>
    <w:rsid w:val="00883445"/>
    <w:rsid w:val="0088397F"/>
    <w:rsid w:val="0088498A"/>
    <w:rsid w:val="00884A2A"/>
    <w:rsid w:val="00885303"/>
    <w:rsid w:val="0088591B"/>
    <w:rsid w:val="00885AE9"/>
    <w:rsid w:val="00886743"/>
    <w:rsid w:val="008872A0"/>
    <w:rsid w:val="00890C59"/>
    <w:rsid w:val="008916D5"/>
    <w:rsid w:val="00891BAF"/>
    <w:rsid w:val="00891D83"/>
    <w:rsid w:val="00892104"/>
    <w:rsid w:val="00892CA9"/>
    <w:rsid w:val="00892DA7"/>
    <w:rsid w:val="00894296"/>
    <w:rsid w:val="00894D18"/>
    <w:rsid w:val="00896236"/>
    <w:rsid w:val="008979FA"/>
    <w:rsid w:val="00897B38"/>
    <w:rsid w:val="008A0C0C"/>
    <w:rsid w:val="008A1BD3"/>
    <w:rsid w:val="008A1E01"/>
    <w:rsid w:val="008A290E"/>
    <w:rsid w:val="008A2C4A"/>
    <w:rsid w:val="008A2D93"/>
    <w:rsid w:val="008A2F13"/>
    <w:rsid w:val="008A35FD"/>
    <w:rsid w:val="008A4527"/>
    <w:rsid w:val="008A459A"/>
    <w:rsid w:val="008A5269"/>
    <w:rsid w:val="008A5A82"/>
    <w:rsid w:val="008A6084"/>
    <w:rsid w:val="008A70C3"/>
    <w:rsid w:val="008B0D47"/>
    <w:rsid w:val="008B0E4C"/>
    <w:rsid w:val="008B1B4D"/>
    <w:rsid w:val="008B1E03"/>
    <w:rsid w:val="008B2582"/>
    <w:rsid w:val="008B26C9"/>
    <w:rsid w:val="008B3824"/>
    <w:rsid w:val="008B3829"/>
    <w:rsid w:val="008B4361"/>
    <w:rsid w:val="008B4FAA"/>
    <w:rsid w:val="008B5026"/>
    <w:rsid w:val="008B513D"/>
    <w:rsid w:val="008B56BA"/>
    <w:rsid w:val="008B5E77"/>
    <w:rsid w:val="008B7F12"/>
    <w:rsid w:val="008C101C"/>
    <w:rsid w:val="008C18FA"/>
    <w:rsid w:val="008C2627"/>
    <w:rsid w:val="008C2EFC"/>
    <w:rsid w:val="008C41B3"/>
    <w:rsid w:val="008C4E34"/>
    <w:rsid w:val="008C504C"/>
    <w:rsid w:val="008C589F"/>
    <w:rsid w:val="008C5DA1"/>
    <w:rsid w:val="008C5E5B"/>
    <w:rsid w:val="008C656F"/>
    <w:rsid w:val="008C680B"/>
    <w:rsid w:val="008C68FF"/>
    <w:rsid w:val="008C7616"/>
    <w:rsid w:val="008C7DA2"/>
    <w:rsid w:val="008C7DEE"/>
    <w:rsid w:val="008D0062"/>
    <w:rsid w:val="008D0B5B"/>
    <w:rsid w:val="008D1C16"/>
    <w:rsid w:val="008D2220"/>
    <w:rsid w:val="008D22EC"/>
    <w:rsid w:val="008D2417"/>
    <w:rsid w:val="008D3EB8"/>
    <w:rsid w:val="008D4F74"/>
    <w:rsid w:val="008D51AB"/>
    <w:rsid w:val="008D5E1A"/>
    <w:rsid w:val="008D609F"/>
    <w:rsid w:val="008D7439"/>
    <w:rsid w:val="008D78DC"/>
    <w:rsid w:val="008E07D0"/>
    <w:rsid w:val="008E0AA5"/>
    <w:rsid w:val="008E1DB2"/>
    <w:rsid w:val="008E2634"/>
    <w:rsid w:val="008E2F71"/>
    <w:rsid w:val="008E316F"/>
    <w:rsid w:val="008E5218"/>
    <w:rsid w:val="008E5F5B"/>
    <w:rsid w:val="008F0097"/>
    <w:rsid w:val="008F010D"/>
    <w:rsid w:val="008F0CEF"/>
    <w:rsid w:val="008F14D6"/>
    <w:rsid w:val="008F17A0"/>
    <w:rsid w:val="008F1972"/>
    <w:rsid w:val="008F1B26"/>
    <w:rsid w:val="008F1E4D"/>
    <w:rsid w:val="008F2211"/>
    <w:rsid w:val="008F28B5"/>
    <w:rsid w:val="008F3545"/>
    <w:rsid w:val="008F370F"/>
    <w:rsid w:val="008F423C"/>
    <w:rsid w:val="008F51A4"/>
    <w:rsid w:val="008F5DD0"/>
    <w:rsid w:val="008F62EB"/>
    <w:rsid w:val="008F6332"/>
    <w:rsid w:val="00900F81"/>
    <w:rsid w:val="0090103E"/>
    <w:rsid w:val="009015E5"/>
    <w:rsid w:val="009024A2"/>
    <w:rsid w:val="0090382E"/>
    <w:rsid w:val="00903E23"/>
    <w:rsid w:val="0090496B"/>
    <w:rsid w:val="00904FCD"/>
    <w:rsid w:val="00905FDE"/>
    <w:rsid w:val="0090627C"/>
    <w:rsid w:val="009063F2"/>
    <w:rsid w:val="00906412"/>
    <w:rsid w:val="00906417"/>
    <w:rsid w:val="009071A5"/>
    <w:rsid w:val="0090761C"/>
    <w:rsid w:val="0091072A"/>
    <w:rsid w:val="00911E84"/>
    <w:rsid w:val="0091201B"/>
    <w:rsid w:val="00913346"/>
    <w:rsid w:val="00914117"/>
    <w:rsid w:val="0091452E"/>
    <w:rsid w:val="00914E79"/>
    <w:rsid w:val="00915A95"/>
    <w:rsid w:val="00915C26"/>
    <w:rsid w:val="00916052"/>
    <w:rsid w:val="00916D04"/>
    <w:rsid w:val="0091729F"/>
    <w:rsid w:val="00917742"/>
    <w:rsid w:val="0091779B"/>
    <w:rsid w:val="009203BF"/>
    <w:rsid w:val="0092137C"/>
    <w:rsid w:val="00921D2C"/>
    <w:rsid w:val="00922683"/>
    <w:rsid w:val="00922BCA"/>
    <w:rsid w:val="00922F17"/>
    <w:rsid w:val="009237E9"/>
    <w:rsid w:val="009255DA"/>
    <w:rsid w:val="00925E21"/>
    <w:rsid w:val="009267AC"/>
    <w:rsid w:val="009267EB"/>
    <w:rsid w:val="00926CB9"/>
    <w:rsid w:val="00926DCE"/>
    <w:rsid w:val="00927008"/>
    <w:rsid w:val="009271E5"/>
    <w:rsid w:val="00930297"/>
    <w:rsid w:val="0093082F"/>
    <w:rsid w:val="00930E8C"/>
    <w:rsid w:val="00931A27"/>
    <w:rsid w:val="0093296D"/>
    <w:rsid w:val="009329B0"/>
    <w:rsid w:val="009331BA"/>
    <w:rsid w:val="0093434F"/>
    <w:rsid w:val="009344DE"/>
    <w:rsid w:val="0093542B"/>
    <w:rsid w:val="009356E6"/>
    <w:rsid w:val="009363E2"/>
    <w:rsid w:val="00936A8A"/>
    <w:rsid w:val="0093708E"/>
    <w:rsid w:val="00937701"/>
    <w:rsid w:val="00937F9A"/>
    <w:rsid w:val="009401DA"/>
    <w:rsid w:val="00940579"/>
    <w:rsid w:val="0094065E"/>
    <w:rsid w:val="00940768"/>
    <w:rsid w:val="009407F9"/>
    <w:rsid w:val="00940B3A"/>
    <w:rsid w:val="00940E4B"/>
    <w:rsid w:val="009417E0"/>
    <w:rsid w:val="00941D2B"/>
    <w:rsid w:val="0094263D"/>
    <w:rsid w:val="00942F4E"/>
    <w:rsid w:val="009435A5"/>
    <w:rsid w:val="00943B9D"/>
    <w:rsid w:val="00943F96"/>
    <w:rsid w:val="00944BBE"/>
    <w:rsid w:val="00944D8A"/>
    <w:rsid w:val="00944E67"/>
    <w:rsid w:val="009462DA"/>
    <w:rsid w:val="0094699D"/>
    <w:rsid w:val="00946A1B"/>
    <w:rsid w:val="009479C4"/>
    <w:rsid w:val="0095057F"/>
    <w:rsid w:val="00950974"/>
    <w:rsid w:val="00950D0C"/>
    <w:rsid w:val="0095119E"/>
    <w:rsid w:val="0095131C"/>
    <w:rsid w:val="00951580"/>
    <w:rsid w:val="00951E19"/>
    <w:rsid w:val="00952EA6"/>
    <w:rsid w:val="00954015"/>
    <w:rsid w:val="0095434A"/>
    <w:rsid w:val="00954975"/>
    <w:rsid w:val="009558B4"/>
    <w:rsid w:val="00955DC8"/>
    <w:rsid w:val="00955F19"/>
    <w:rsid w:val="00956427"/>
    <w:rsid w:val="00957706"/>
    <w:rsid w:val="00960CE9"/>
    <w:rsid w:val="00961216"/>
    <w:rsid w:val="0096135B"/>
    <w:rsid w:val="00961FF3"/>
    <w:rsid w:val="00961FF5"/>
    <w:rsid w:val="00962033"/>
    <w:rsid w:val="00963C02"/>
    <w:rsid w:val="00963FDC"/>
    <w:rsid w:val="0096545A"/>
    <w:rsid w:val="0096610A"/>
    <w:rsid w:val="00966C3A"/>
    <w:rsid w:val="00966E43"/>
    <w:rsid w:val="00966F13"/>
    <w:rsid w:val="00967578"/>
    <w:rsid w:val="0096770F"/>
    <w:rsid w:val="00967E62"/>
    <w:rsid w:val="00970F39"/>
    <w:rsid w:val="009722F7"/>
    <w:rsid w:val="00972425"/>
    <w:rsid w:val="009736EB"/>
    <w:rsid w:val="00973CC2"/>
    <w:rsid w:val="00974112"/>
    <w:rsid w:val="00980BA1"/>
    <w:rsid w:val="00981D57"/>
    <w:rsid w:val="00981F15"/>
    <w:rsid w:val="009826F7"/>
    <w:rsid w:val="0098272E"/>
    <w:rsid w:val="00982861"/>
    <w:rsid w:val="00982899"/>
    <w:rsid w:val="0098300B"/>
    <w:rsid w:val="00983823"/>
    <w:rsid w:val="00983E75"/>
    <w:rsid w:val="009841D3"/>
    <w:rsid w:val="00984328"/>
    <w:rsid w:val="00984E70"/>
    <w:rsid w:val="00984F89"/>
    <w:rsid w:val="009867C0"/>
    <w:rsid w:val="009873E1"/>
    <w:rsid w:val="0098765A"/>
    <w:rsid w:val="00990715"/>
    <w:rsid w:val="0099090D"/>
    <w:rsid w:val="00991856"/>
    <w:rsid w:val="00991C31"/>
    <w:rsid w:val="00992457"/>
    <w:rsid w:val="00992E44"/>
    <w:rsid w:val="00992E9E"/>
    <w:rsid w:val="00996019"/>
    <w:rsid w:val="0099624F"/>
    <w:rsid w:val="009962C2"/>
    <w:rsid w:val="009976C0"/>
    <w:rsid w:val="00997765"/>
    <w:rsid w:val="009A07FD"/>
    <w:rsid w:val="009A2F78"/>
    <w:rsid w:val="009A376E"/>
    <w:rsid w:val="009A3841"/>
    <w:rsid w:val="009A38B3"/>
    <w:rsid w:val="009A43D6"/>
    <w:rsid w:val="009A47D0"/>
    <w:rsid w:val="009A48DB"/>
    <w:rsid w:val="009A4E5F"/>
    <w:rsid w:val="009A528B"/>
    <w:rsid w:val="009A7433"/>
    <w:rsid w:val="009A7758"/>
    <w:rsid w:val="009A7DEF"/>
    <w:rsid w:val="009B0E76"/>
    <w:rsid w:val="009B1386"/>
    <w:rsid w:val="009B3911"/>
    <w:rsid w:val="009B3A75"/>
    <w:rsid w:val="009B3DB0"/>
    <w:rsid w:val="009B461F"/>
    <w:rsid w:val="009B49CB"/>
    <w:rsid w:val="009B4C7D"/>
    <w:rsid w:val="009B6C93"/>
    <w:rsid w:val="009B72BE"/>
    <w:rsid w:val="009B76E4"/>
    <w:rsid w:val="009C0EF0"/>
    <w:rsid w:val="009C2144"/>
    <w:rsid w:val="009C28F1"/>
    <w:rsid w:val="009C2BC3"/>
    <w:rsid w:val="009C37D3"/>
    <w:rsid w:val="009C6017"/>
    <w:rsid w:val="009C6021"/>
    <w:rsid w:val="009C6F0E"/>
    <w:rsid w:val="009C6FA0"/>
    <w:rsid w:val="009C7603"/>
    <w:rsid w:val="009C7C76"/>
    <w:rsid w:val="009D0238"/>
    <w:rsid w:val="009D0748"/>
    <w:rsid w:val="009D0F3E"/>
    <w:rsid w:val="009D15DC"/>
    <w:rsid w:val="009D363D"/>
    <w:rsid w:val="009D3993"/>
    <w:rsid w:val="009D4540"/>
    <w:rsid w:val="009D5DED"/>
    <w:rsid w:val="009D6138"/>
    <w:rsid w:val="009D62BE"/>
    <w:rsid w:val="009D656B"/>
    <w:rsid w:val="009D6D03"/>
    <w:rsid w:val="009D6D75"/>
    <w:rsid w:val="009D714A"/>
    <w:rsid w:val="009D7AA2"/>
    <w:rsid w:val="009E0561"/>
    <w:rsid w:val="009E0610"/>
    <w:rsid w:val="009E14B6"/>
    <w:rsid w:val="009E155A"/>
    <w:rsid w:val="009E21C3"/>
    <w:rsid w:val="009E277B"/>
    <w:rsid w:val="009E2C15"/>
    <w:rsid w:val="009E2DC2"/>
    <w:rsid w:val="009E44FB"/>
    <w:rsid w:val="009E4942"/>
    <w:rsid w:val="009E4CCE"/>
    <w:rsid w:val="009E4F54"/>
    <w:rsid w:val="009E622E"/>
    <w:rsid w:val="009E6D88"/>
    <w:rsid w:val="009E6F16"/>
    <w:rsid w:val="009F19C5"/>
    <w:rsid w:val="009F1B80"/>
    <w:rsid w:val="009F25C6"/>
    <w:rsid w:val="009F272A"/>
    <w:rsid w:val="009F3B19"/>
    <w:rsid w:val="009F40E6"/>
    <w:rsid w:val="009F4B01"/>
    <w:rsid w:val="009F4CB1"/>
    <w:rsid w:val="009F5641"/>
    <w:rsid w:val="009F6AE9"/>
    <w:rsid w:val="009F6D33"/>
    <w:rsid w:val="009F7CDB"/>
    <w:rsid w:val="00A00064"/>
    <w:rsid w:val="00A0007E"/>
    <w:rsid w:val="00A00233"/>
    <w:rsid w:val="00A00550"/>
    <w:rsid w:val="00A0091F"/>
    <w:rsid w:val="00A0099A"/>
    <w:rsid w:val="00A00B35"/>
    <w:rsid w:val="00A00DBE"/>
    <w:rsid w:val="00A015EB"/>
    <w:rsid w:val="00A01BB9"/>
    <w:rsid w:val="00A01BD0"/>
    <w:rsid w:val="00A01D6A"/>
    <w:rsid w:val="00A02477"/>
    <w:rsid w:val="00A02DF5"/>
    <w:rsid w:val="00A031F3"/>
    <w:rsid w:val="00A0323C"/>
    <w:rsid w:val="00A03AD2"/>
    <w:rsid w:val="00A03C5B"/>
    <w:rsid w:val="00A043CA"/>
    <w:rsid w:val="00A04A55"/>
    <w:rsid w:val="00A05179"/>
    <w:rsid w:val="00A0518A"/>
    <w:rsid w:val="00A05516"/>
    <w:rsid w:val="00A06B96"/>
    <w:rsid w:val="00A0740A"/>
    <w:rsid w:val="00A074A8"/>
    <w:rsid w:val="00A075CD"/>
    <w:rsid w:val="00A07C93"/>
    <w:rsid w:val="00A10468"/>
    <w:rsid w:val="00A111B6"/>
    <w:rsid w:val="00A11A89"/>
    <w:rsid w:val="00A11AC7"/>
    <w:rsid w:val="00A11F04"/>
    <w:rsid w:val="00A1264E"/>
    <w:rsid w:val="00A12C5A"/>
    <w:rsid w:val="00A135FA"/>
    <w:rsid w:val="00A13F4C"/>
    <w:rsid w:val="00A1404C"/>
    <w:rsid w:val="00A146C9"/>
    <w:rsid w:val="00A1567A"/>
    <w:rsid w:val="00A15B49"/>
    <w:rsid w:val="00A1667E"/>
    <w:rsid w:val="00A1753E"/>
    <w:rsid w:val="00A1780D"/>
    <w:rsid w:val="00A20AB3"/>
    <w:rsid w:val="00A2156A"/>
    <w:rsid w:val="00A221BD"/>
    <w:rsid w:val="00A225BD"/>
    <w:rsid w:val="00A22935"/>
    <w:rsid w:val="00A22B54"/>
    <w:rsid w:val="00A23200"/>
    <w:rsid w:val="00A232FC"/>
    <w:rsid w:val="00A2348F"/>
    <w:rsid w:val="00A24023"/>
    <w:rsid w:val="00A2452B"/>
    <w:rsid w:val="00A2468B"/>
    <w:rsid w:val="00A25240"/>
    <w:rsid w:val="00A256AE"/>
    <w:rsid w:val="00A25CD7"/>
    <w:rsid w:val="00A26AAB"/>
    <w:rsid w:val="00A26EAA"/>
    <w:rsid w:val="00A26F5F"/>
    <w:rsid w:val="00A2726A"/>
    <w:rsid w:val="00A30154"/>
    <w:rsid w:val="00A302CE"/>
    <w:rsid w:val="00A3034A"/>
    <w:rsid w:val="00A30B1D"/>
    <w:rsid w:val="00A311D5"/>
    <w:rsid w:val="00A31A26"/>
    <w:rsid w:val="00A31DBE"/>
    <w:rsid w:val="00A32EB4"/>
    <w:rsid w:val="00A32FE2"/>
    <w:rsid w:val="00A338D2"/>
    <w:rsid w:val="00A35475"/>
    <w:rsid w:val="00A3604A"/>
    <w:rsid w:val="00A362D9"/>
    <w:rsid w:val="00A364F4"/>
    <w:rsid w:val="00A36BDA"/>
    <w:rsid w:val="00A37252"/>
    <w:rsid w:val="00A4028B"/>
    <w:rsid w:val="00A40C42"/>
    <w:rsid w:val="00A40F67"/>
    <w:rsid w:val="00A419B4"/>
    <w:rsid w:val="00A41DDF"/>
    <w:rsid w:val="00A42FFF"/>
    <w:rsid w:val="00A43747"/>
    <w:rsid w:val="00A43761"/>
    <w:rsid w:val="00A44233"/>
    <w:rsid w:val="00A447D1"/>
    <w:rsid w:val="00A44E0A"/>
    <w:rsid w:val="00A45D55"/>
    <w:rsid w:val="00A476AA"/>
    <w:rsid w:val="00A4773F"/>
    <w:rsid w:val="00A50784"/>
    <w:rsid w:val="00A50CC8"/>
    <w:rsid w:val="00A51100"/>
    <w:rsid w:val="00A51AEF"/>
    <w:rsid w:val="00A524F3"/>
    <w:rsid w:val="00A533E5"/>
    <w:rsid w:val="00A53978"/>
    <w:rsid w:val="00A53EC9"/>
    <w:rsid w:val="00A540EA"/>
    <w:rsid w:val="00A544EA"/>
    <w:rsid w:val="00A5486A"/>
    <w:rsid w:val="00A54A29"/>
    <w:rsid w:val="00A54DD0"/>
    <w:rsid w:val="00A5505D"/>
    <w:rsid w:val="00A55AE1"/>
    <w:rsid w:val="00A56651"/>
    <w:rsid w:val="00A56F84"/>
    <w:rsid w:val="00A60718"/>
    <w:rsid w:val="00A60A3F"/>
    <w:rsid w:val="00A61AB3"/>
    <w:rsid w:val="00A6223E"/>
    <w:rsid w:val="00A622C4"/>
    <w:rsid w:val="00A62B80"/>
    <w:rsid w:val="00A630C1"/>
    <w:rsid w:val="00A638DD"/>
    <w:rsid w:val="00A6392C"/>
    <w:rsid w:val="00A6483A"/>
    <w:rsid w:val="00A648D9"/>
    <w:rsid w:val="00A66629"/>
    <w:rsid w:val="00A66717"/>
    <w:rsid w:val="00A66AE2"/>
    <w:rsid w:val="00A672B1"/>
    <w:rsid w:val="00A67757"/>
    <w:rsid w:val="00A6776F"/>
    <w:rsid w:val="00A678E5"/>
    <w:rsid w:val="00A67AA8"/>
    <w:rsid w:val="00A7003E"/>
    <w:rsid w:val="00A70B16"/>
    <w:rsid w:val="00A717AE"/>
    <w:rsid w:val="00A71FB4"/>
    <w:rsid w:val="00A72617"/>
    <w:rsid w:val="00A72725"/>
    <w:rsid w:val="00A73244"/>
    <w:rsid w:val="00A7437E"/>
    <w:rsid w:val="00A74C36"/>
    <w:rsid w:val="00A752BB"/>
    <w:rsid w:val="00A75E02"/>
    <w:rsid w:val="00A75EF3"/>
    <w:rsid w:val="00A76079"/>
    <w:rsid w:val="00A760F5"/>
    <w:rsid w:val="00A763E2"/>
    <w:rsid w:val="00A7665B"/>
    <w:rsid w:val="00A80390"/>
    <w:rsid w:val="00A8044B"/>
    <w:rsid w:val="00A81621"/>
    <w:rsid w:val="00A81994"/>
    <w:rsid w:val="00A82FD0"/>
    <w:rsid w:val="00A831B0"/>
    <w:rsid w:val="00A83A3E"/>
    <w:rsid w:val="00A85403"/>
    <w:rsid w:val="00A8576D"/>
    <w:rsid w:val="00A86941"/>
    <w:rsid w:val="00A86F4D"/>
    <w:rsid w:val="00A904F9"/>
    <w:rsid w:val="00A90605"/>
    <w:rsid w:val="00A90A6E"/>
    <w:rsid w:val="00A910F9"/>
    <w:rsid w:val="00A9174A"/>
    <w:rsid w:val="00A919E5"/>
    <w:rsid w:val="00A92684"/>
    <w:rsid w:val="00A9269E"/>
    <w:rsid w:val="00A9286C"/>
    <w:rsid w:val="00A93722"/>
    <w:rsid w:val="00A93889"/>
    <w:rsid w:val="00A939B1"/>
    <w:rsid w:val="00A94130"/>
    <w:rsid w:val="00A94214"/>
    <w:rsid w:val="00A94921"/>
    <w:rsid w:val="00A953F4"/>
    <w:rsid w:val="00A95753"/>
    <w:rsid w:val="00A95FB5"/>
    <w:rsid w:val="00A97C74"/>
    <w:rsid w:val="00A97E81"/>
    <w:rsid w:val="00A97FD3"/>
    <w:rsid w:val="00AA1085"/>
    <w:rsid w:val="00AA10E2"/>
    <w:rsid w:val="00AA111E"/>
    <w:rsid w:val="00AA18B9"/>
    <w:rsid w:val="00AA1F72"/>
    <w:rsid w:val="00AA2937"/>
    <w:rsid w:val="00AA358B"/>
    <w:rsid w:val="00AA498F"/>
    <w:rsid w:val="00AA4D38"/>
    <w:rsid w:val="00AA51DD"/>
    <w:rsid w:val="00AA5C1C"/>
    <w:rsid w:val="00AA5D46"/>
    <w:rsid w:val="00AA772F"/>
    <w:rsid w:val="00AB0C09"/>
    <w:rsid w:val="00AB188D"/>
    <w:rsid w:val="00AB241E"/>
    <w:rsid w:val="00AB2D5F"/>
    <w:rsid w:val="00AB2FDE"/>
    <w:rsid w:val="00AB4696"/>
    <w:rsid w:val="00AB46B8"/>
    <w:rsid w:val="00AB5987"/>
    <w:rsid w:val="00AB60BD"/>
    <w:rsid w:val="00AB6500"/>
    <w:rsid w:val="00AB766B"/>
    <w:rsid w:val="00AB76D1"/>
    <w:rsid w:val="00AB7BCA"/>
    <w:rsid w:val="00AC0334"/>
    <w:rsid w:val="00AC165A"/>
    <w:rsid w:val="00AC1D59"/>
    <w:rsid w:val="00AC244E"/>
    <w:rsid w:val="00AC2845"/>
    <w:rsid w:val="00AC2921"/>
    <w:rsid w:val="00AC2B52"/>
    <w:rsid w:val="00AC2CFD"/>
    <w:rsid w:val="00AC2D5C"/>
    <w:rsid w:val="00AC4221"/>
    <w:rsid w:val="00AC4374"/>
    <w:rsid w:val="00AC4651"/>
    <w:rsid w:val="00AC4EF9"/>
    <w:rsid w:val="00AC4FD1"/>
    <w:rsid w:val="00AC5398"/>
    <w:rsid w:val="00AC5F1E"/>
    <w:rsid w:val="00AC6C47"/>
    <w:rsid w:val="00AC7B86"/>
    <w:rsid w:val="00AD0615"/>
    <w:rsid w:val="00AD06BB"/>
    <w:rsid w:val="00AD1D6C"/>
    <w:rsid w:val="00AD2C35"/>
    <w:rsid w:val="00AD3727"/>
    <w:rsid w:val="00AD4E3D"/>
    <w:rsid w:val="00AD524D"/>
    <w:rsid w:val="00AD588F"/>
    <w:rsid w:val="00AD59CF"/>
    <w:rsid w:val="00AD5A10"/>
    <w:rsid w:val="00AD5BDE"/>
    <w:rsid w:val="00AD6A4C"/>
    <w:rsid w:val="00AE13AF"/>
    <w:rsid w:val="00AE1403"/>
    <w:rsid w:val="00AE2122"/>
    <w:rsid w:val="00AE27DC"/>
    <w:rsid w:val="00AE2ABF"/>
    <w:rsid w:val="00AE32A3"/>
    <w:rsid w:val="00AE35DB"/>
    <w:rsid w:val="00AE393B"/>
    <w:rsid w:val="00AE3BB7"/>
    <w:rsid w:val="00AE48A8"/>
    <w:rsid w:val="00AE4B46"/>
    <w:rsid w:val="00AE4D71"/>
    <w:rsid w:val="00AE6D6B"/>
    <w:rsid w:val="00AE6E14"/>
    <w:rsid w:val="00AE7761"/>
    <w:rsid w:val="00AE7F01"/>
    <w:rsid w:val="00AF1269"/>
    <w:rsid w:val="00AF2837"/>
    <w:rsid w:val="00AF3685"/>
    <w:rsid w:val="00AF4332"/>
    <w:rsid w:val="00AF4732"/>
    <w:rsid w:val="00AF55D7"/>
    <w:rsid w:val="00AF588B"/>
    <w:rsid w:val="00AF59A4"/>
    <w:rsid w:val="00AF5DEA"/>
    <w:rsid w:val="00AF6E81"/>
    <w:rsid w:val="00AF7029"/>
    <w:rsid w:val="00AF7A01"/>
    <w:rsid w:val="00B003A1"/>
    <w:rsid w:val="00B0133A"/>
    <w:rsid w:val="00B016E4"/>
    <w:rsid w:val="00B01E95"/>
    <w:rsid w:val="00B02C5F"/>
    <w:rsid w:val="00B0328F"/>
    <w:rsid w:val="00B03295"/>
    <w:rsid w:val="00B033C7"/>
    <w:rsid w:val="00B03820"/>
    <w:rsid w:val="00B038B2"/>
    <w:rsid w:val="00B040CC"/>
    <w:rsid w:val="00B04912"/>
    <w:rsid w:val="00B04A5A"/>
    <w:rsid w:val="00B04D35"/>
    <w:rsid w:val="00B058FC"/>
    <w:rsid w:val="00B0689B"/>
    <w:rsid w:val="00B07D64"/>
    <w:rsid w:val="00B11E2E"/>
    <w:rsid w:val="00B125E7"/>
    <w:rsid w:val="00B12714"/>
    <w:rsid w:val="00B128A7"/>
    <w:rsid w:val="00B12F0B"/>
    <w:rsid w:val="00B13DEA"/>
    <w:rsid w:val="00B13EF5"/>
    <w:rsid w:val="00B15D29"/>
    <w:rsid w:val="00B16204"/>
    <w:rsid w:val="00B16221"/>
    <w:rsid w:val="00B16D35"/>
    <w:rsid w:val="00B16DE3"/>
    <w:rsid w:val="00B17188"/>
    <w:rsid w:val="00B17989"/>
    <w:rsid w:val="00B17A03"/>
    <w:rsid w:val="00B17C0D"/>
    <w:rsid w:val="00B20890"/>
    <w:rsid w:val="00B20A6C"/>
    <w:rsid w:val="00B20C82"/>
    <w:rsid w:val="00B21232"/>
    <w:rsid w:val="00B21AA6"/>
    <w:rsid w:val="00B22558"/>
    <w:rsid w:val="00B231FF"/>
    <w:rsid w:val="00B2337F"/>
    <w:rsid w:val="00B24F91"/>
    <w:rsid w:val="00B25317"/>
    <w:rsid w:val="00B2591C"/>
    <w:rsid w:val="00B25F45"/>
    <w:rsid w:val="00B265A1"/>
    <w:rsid w:val="00B268B1"/>
    <w:rsid w:val="00B27B2C"/>
    <w:rsid w:val="00B30AF4"/>
    <w:rsid w:val="00B32584"/>
    <w:rsid w:val="00B3277F"/>
    <w:rsid w:val="00B33119"/>
    <w:rsid w:val="00B3412F"/>
    <w:rsid w:val="00B35CEC"/>
    <w:rsid w:val="00B36C16"/>
    <w:rsid w:val="00B36D7F"/>
    <w:rsid w:val="00B371C4"/>
    <w:rsid w:val="00B37746"/>
    <w:rsid w:val="00B4010D"/>
    <w:rsid w:val="00B40880"/>
    <w:rsid w:val="00B409AE"/>
    <w:rsid w:val="00B41545"/>
    <w:rsid w:val="00B418A6"/>
    <w:rsid w:val="00B422EE"/>
    <w:rsid w:val="00B42B49"/>
    <w:rsid w:val="00B4303C"/>
    <w:rsid w:val="00B43673"/>
    <w:rsid w:val="00B43C97"/>
    <w:rsid w:val="00B441AB"/>
    <w:rsid w:val="00B44759"/>
    <w:rsid w:val="00B44A59"/>
    <w:rsid w:val="00B44B55"/>
    <w:rsid w:val="00B44D26"/>
    <w:rsid w:val="00B457B9"/>
    <w:rsid w:val="00B45BCD"/>
    <w:rsid w:val="00B45D9E"/>
    <w:rsid w:val="00B46021"/>
    <w:rsid w:val="00B46811"/>
    <w:rsid w:val="00B4747F"/>
    <w:rsid w:val="00B475EF"/>
    <w:rsid w:val="00B47E0B"/>
    <w:rsid w:val="00B50270"/>
    <w:rsid w:val="00B531C8"/>
    <w:rsid w:val="00B5357B"/>
    <w:rsid w:val="00B5426C"/>
    <w:rsid w:val="00B543B7"/>
    <w:rsid w:val="00B54E1A"/>
    <w:rsid w:val="00B554F9"/>
    <w:rsid w:val="00B55636"/>
    <w:rsid w:val="00B57122"/>
    <w:rsid w:val="00B60196"/>
    <w:rsid w:val="00B6055F"/>
    <w:rsid w:val="00B61A44"/>
    <w:rsid w:val="00B61F74"/>
    <w:rsid w:val="00B620C9"/>
    <w:rsid w:val="00B62567"/>
    <w:rsid w:val="00B629A7"/>
    <w:rsid w:val="00B6397E"/>
    <w:rsid w:val="00B63E71"/>
    <w:rsid w:val="00B64B21"/>
    <w:rsid w:val="00B64E6E"/>
    <w:rsid w:val="00B65103"/>
    <w:rsid w:val="00B659AA"/>
    <w:rsid w:val="00B67449"/>
    <w:rsid w:val="00B67509"/>
    <w:rsid w:val="00B67FAF"/>
    <w:rsid w:val="00B725D8"/>
    <w:rsid w:val="00B72934"/>
    <w:rsid w:val="00B73569"/>
    <w:rsid w:val="00B73695"/>
    <w:rsid w:val="00B73CC8"/>
    <w:rsid w:val="00B744A4"/>
    <w:rsid w:val="00B748A7"/>
    <w:rsid w:val="00B756E5"/>
    <w:rsid w:val="00B76021"/>
    <w:rsid w:val="00B7621C"/>
    <w:rsid w:val="00B76224"/>
    <w:rsid w:val="00B76BFF"/>
    <w:rsid w:val="00B76FE4"/>
    <w:rsid w:val="00B81055"/>
    <w:rsid w:val="00B8114B"/>
    <w:rsid w:val="00B82136"/>
    <w:rsid w:val="00B84820"/>
    <w:rsid w:val="00B85103"/>
    <w:rsid w:val="00B85C87"/>
    <w:rsid w:val="00B86631"/>
    <w:rsid w:val="00B87279"/>
    <w:rsid w:val="00B873BC"/>
    <w:rsid w:val="00B875FC"/>
    <w:rsid w:val="00B87F2E"/>
    <w:rsid w:val="00B91F61"/>
    <w:rsid w:val="00B92000"/>
    <w:rsid w:val="00B92947"/>
    <w:rsid w:val="00B92D08"/>
    <w:rsid w:val="00B92E2E"/>
    <w:rsid w:val="00B93BC7"/>
    <w:rsid w:val="00B9430E"/>
    <w:rsid w:val="00B94696"/>
    <w:rsid w:val="00B947DA"/>
    <w:rsid w:val="00B94F24"/>
    <w:rsid w:val="00B952EA"/>
    <w:rsid w:val="00B95306"/>
    <w:rsid w:val="00B9543D"/>
    <w:rsid w:val="00B96BB0"/>
    <w:rsid w:val="00B9721C"/>
    <w:rsid w:val="00BA0876"/>
    <w:rsid w:val="00BA0AB9"/>
    <w:rsid w:val="00BA0BB7"/>
    <w:rsid w:val="00BA1748"/>
    <w:rsid w:val="00BA19CF"/>
    <w:rsid w:val="00BA1F49"/>
    <w:rsid w:val="00BA23EE"/>
    <w:rsid w:val="00BA2631"/>
    <w:rsid w:val="00BA2765"/>
    <w:rsid w:val="00BA2980"/>
    <w:rsid w:val="00BA2B8D"/>
    <w:rsid w:val="00BA2FC4"/>
    <w:rsid w:val="00BA3EB2"/>
    <w:rsid w:val="00BA4342"/>
    <w:rsid w:val="00BA65CA"/>
    <w:rsid w:val="00BA69A4"/>
    <w:rsid w:val="00BA7CF5"/>
    <w:rsid w:val="00BB0334"/>
    <w:rsid w:val="00BB079B"/>
    <w:rsid w:val="00BB0D36"/>
    <w:rsid w:val="00BB1588"/>
    <w:rsid w:val="00BB1C2F"/>
    <w:rsid w:val="00BB2978"/>
    <w:rsid w:val="00BB3418"/>
    <w:rsid w:val="00BB3B85"/>
    <w:rsid w:val="00BB3FB0"/>
    <w:rsid w:val="00BB44CC"/>
    <w:rsid w:val="00BB450C"/>
    <w:rsid w:val="00BB4698"/>
    <w:rsid w:val="00BB549C"/>
    <w:rsid w:val="00BB5EB3"/>
    <w:rsid w:val="00BB6125"/>
    <w:rsid w:val="00BB671F"/>
    <w:rsid w:val="00BB688C"/>
    <w:rsid w:val="00BB6DF0"/>
    <w:rsid w:val="00BB72F2"/>
    <w:rsid w:val="00BB7B46"/>
    <w:rsid w:val="00BC06CD"/>
    <w:rsid w:val="00BC13E0"/>
    <w:rsid w:val="00BC263C"/>
    <w:rsid w:val="00BC39EE"/>
    <w:rsid w:val="00BC3AA1"/>
    <w:rsid w:val="00BC4490"/>
    <w:rsid w:val="00BC45A0"/>
    <w:rsid w:val="00BC45B0"/>
    <w:rsid w:val="00BC6EE1"/>
    <w:rsid w:val="00BC76FC"/>
    <w:rsid w:val="00BC7A28"/>
    <w:rsid w:val="00BD0291"/>
    <w:rsid w:val="00BD034A"/>
    <w:rsid w:val="00BD0C88"/>
    <w:rsid w:val="00BD0EEA"/>
    <w:rsid w:val="00BD0F88"/>
    <w:rsid w:val="00BD104E"/>
    <w:rsid w:val="00BD1502"/>
    <w:rsid w:val="00BD15CA"/>
    <w:rsid w:val="00BD1A90"/>
    <w:rsid w:val="00BD1ADF"/>
    <w:rsid w:val="00BD35A3"/>
    <w:rsid w:val="00BD405E"/>
    <w:rsid w:val="00BD47C6"/>
    <w:rsid w:val="00BD4D21"/>
    <w:rsid w:val="00BD4FA4"/>
    <w:rsid w:val="00BD5504"/>
    <w:rsid w:val="00BD77A2"/>
    <w:rsid w:val="00BD794A"/>
    <w:rsid w:val="00BD7D85"/>
    <w:rsid w:val="00BE0280"/>
    <w:rsid w:val="00BE1041"/>
    <w:rsid w:val="00BE1F60"/>
    <w:rsid w:val="00BE20CC"/>
    <w:rsid w:val="00BE2D22"/>
    <w:rsid w:val="00BE3190"/>
    <w:rsid w:val="00BE338B"/>
    <w:rsid w:val="00BE33A3"/>
    <w:rsid w:val="00BE38B3"/>
    <w:rsid w:val="00BE4313"/>
    <w:rsid w:val="00BE492B"/>
    <w:rsid w:val="00BE4A07"/>
    <w:rsid w:val="00BE4AA8"/>
    <w:rsid w:val="00BE4C36"/>
    <w:rsid w:val="00BE520D"/>
    <w:rsid w:val="00BE64CC"/>
    <w:rsid w:val="00BE6B83"/>
    <w:rsid w:val="00BF03A0"/>
    <w:rsid w:val="00BF03C3"/>
    <w:rsid w:val="00BF2669"/>
    <w:rsid w:val="00BF2B39"/>
    <w:rsid w:val="00BF4A89"/>
    <w:rsid w:val="00BF5891"/>
    <w:rsid w:val="00BF7767"/>
    <w:rsid w:val="00C00DB7"/>
    <w:rsid w:val="00C00DE5"/>
    <w:rsid w:val="00C01533"/>
    <w:rsid w:val="00C01B01"/>
    <w:rsid w:val="00C01F94"/>
    <w:rsid w:val="00C02A21"/>
    <w:rsid w:val="00C036AF"/>
    <w:rsid w:val="00C0389E"/>
    <w:rsid w:val="00C03AAC"/>
    <w:rsid w:val="00C04189"/>
    <w:rsid w:val="00C04B89"/>
    <w:rsid w:val="00C04EC9"/>
    <w:rsid w:val="00C0501A"/>
    <w:rsid w:val="00C0516B"/>
    <w:rsid w:val="00C059C1"/>
    <w:rsid w:val="00C05CD8"/>
    <w:rsid w:val="00C05D14"/>
    <w:rsid w:val="00C06CB1"/>
    <w:rsid w:val="00C0771B"/>
    <w:rsid w:val="00C1007F"/>
    <w:rsid w:val="00C108EE"/>
    <w:rsid w:val="00C10B03"/>
    <w:rsid w:val="00C10C91"/>
    <w:rsid w:val="00C11BD8"/>
    <w:rsid w:val="00C11C59"/>
    <w:rsid w:val="00C11ED5"/>
    <w:rsid w:val="00C12C8F"/>
    <w:rsid w:val="00C12E67"/>
    <w:rsid w:val="00C131F5"/>
    <w:rsid w:val="00C143FE"/>
    <w:rsid w:val="00C15F72"/>
    <w:rsid w:val="00C16BE4"/>
    <w:rsid w:val="00C174AD"/>
    <w:rsid w:val="00C17671"/>
    <w:rsid w:val="00C17810"/>
    <w:rsid w:val="00C178E5"/>
    <w:rsid w:val="00C17FF0"/>
    <w:rsid w:val="00C21407"/>
    <w:rsid w:val="00C214CC"/>
    <w:rsid w:val="00C21785"/>
    <w:rsid w:val="00C21F94"/>
    <w:rsid w:val="00C221CD"/>
    <w:rsid w:val="00C222FD"/>
    <w:rsid w:val="00C22930"/>
    <w:rsid w:val="00C23024"/>
    <w:rsid w:val="00C23726"/>
    <w:rsid w:val="00C24B32"/>
    <w:rsid w:val="00C25255"/>
    <w:rsid w:val="00C25C40"/>
    <w:rsid w:val="00C26AC4"/>
    <w:rsid w:val="00C30476"/>
    <w:rsid w:val="00C316F7"/>
    <w:rsid w:val="00C31939"/>
    <w:rsid w:val="00C31A93"/>
    <w:rsid w:val="00C31AF5"/>
    <w:rsid w:val="00C32214"/>
    <w:rsid w:val="00C3263C"/>
    <w:rsid w:val="00C32762"/>
    <w:rsid w:val="00C3348F"/>
    <w:rsid w:val="00C338AB"/>
    <w:rsid w:val="00C33C5C"/>
    <w:rsid w:val="00C35418"/>
    <w:rsid w:val="00C36847"/>
    <w:rsid w:val="00C36B12"/>
    <w:rsid w:val="00C37C53"/>
    <w:rsid w:val="00C402C4"/>
    <w:rsid w:val="00C40FDB"/>
    <w:rsid w:val="00C41143"/>
    <w:rsid w:val="00C42078"/>
    <w:rsid w:val="00C429DA"/>
    <w:rsid w:val="00C42EC0"/>
    <w:rsid w:val="00C4301E"/>
    <w:rsid w:val="00C435A4"/>
    <w:rsid w:val="00C43F74"/>
    <w:rsid w:val="00C44146"/>
    <w:rsid w:val="00C44288"/>
    <w:rsid w:val="00C44615"/>
    <w:rsid w:val="00C446C9"/>
    <w:rsid w:val="00C464F7"/>
    <w:rsid w:val="00C47585"/>
    <w:rsid w:val="00C476F1"/>
    <w:rsid w:val="00C504CC"/>
    <w:rsid w:val="00C5064A"/>
    <w:rsid w:val="00C50791"/>
    <w:rsid w:val="00C52292"/>
    <w:rsid w:val="00C52844"/>
    <w:rsid w:val="00C52BCE"/>
    <w:rsid w:val="00C547D0"/>
    <w:rsid w:val="00C55BF6"/>
    <w:rsid w:val="00C56A0D"/>
    <w:rsid w:val="00C56A8E"/>
    <w:rsid w:val="00C60B0D"/>
    <w:rsid w:val="00C61040"/>
    <w:rsid w:val="00C61A42"/>
    <w:rsid w:val="00C63076"/>
    <w:rsid w:val="00C6587A"/>
    <w:rsid w:val="00C66B82"/>
    <w:rsid w:val="00C66D21"/>
    <w:rsid w:val="00C70738"/>
    <w:rsid w:val="00C71AF4"/>
    <w:rsid w:val="00C72AFB"/>
    <w:rsid w:val="00C74AF1"/>
    <w:rsid w:val="00C751E3"/>
    <w:rsid w:val="00C75568"/>
    <w:rsid w:val="00C75A28"/>
    <w:rsid w:val="00C75C85"/>
    <w:rsid w:val="00C7626C"/>
    <w:rsid w:val="00C762F7"/>
    <w:rsid w:val="00C765CB"/>
    <w:rsid w:val="00C815D2"/>
    <w:rsid w:val="00C81629"/>
    <w:rsid w:val="00C82C1B"/>
    <w:rsid w:val="00C83506"/>
    <w:rsid w:val="00C83606"/>
    <w:rsid w:val="00C83618"/>
    <w:rsid w:val="00C83D46"/>
    <w:rsid w:val="00C861D0"/>
    <w:rsid w:val="00C8677A"/>
    <w:rsid w:val="00C86C64"/>
    <w:rsid w:val="00C87108"/>
    <w:rsid w:val="00C875E8"/>
    <w:rsid w:val="00C876CF"/>
    <w:rsid w:val="00C90754"/>
    <w:rsid w:val="00C9096D"/>
    <w:rsid w:val="00C912A2"/>
    <w:rsid w:val="00C913C4"/>
    <w:rsid w:val="00C91DAF"/>
    <w:rsid w:val="00C9202F"/>
    <w:rsid w:val="00C92055"/>
    <w:rsid w:val="00C9254D"/>
    <w:rsid w:val="00C928C9"/>
    <w:rsid w:val="00C92B76"/>
    <w:rsid w:val="00C94F2C"/>
    <w:rsid w:val="00C958AF"/>
    <w:rsid w:val="00C95E71"/>
    <w:rsid w:val="00C963D9"/>
    <w:rsid w:val="00C96496"/>
    <w:rsid w:val="00C974B4"/>
    <w:rsid w:val="00CA0409"/>
    <w:rsid w:val="00CA0ED9"/>
    <w:rsid w:val="00CA25CC"/>
    <w:rsid w:val="00CA2789"/>
    <w:rsid w:val="00CA3826"/>
    <w:rsid w:val="00CA386E"/>
    <w:rsid w:val="00CA3D2B"/>
    <w:rsid w:val="00CA3DB6"/>
    <w:rsid w:val="00CA4563"/>
    <w:rsid w:val="00CA4ECD"/>
    <w:rsid w:val="00CA517D"/>
    <w:rsid w:val="00CA61F3"/>
    <w:rsid w:val="00CA63FE"/>
    <w:rsid w:val="00CA67BC"/>
    <w:rsid w:val="00CA68E7"/>
    <w:rsid w:val="00CA6ACE"/>
    <w:rsid w:val="00CB12A6"/>
    <w:rsid w:val="00CB24F8"/>
    <w:rsid w:val="00CB34DE"/>
    <w:rsid w:val="00CB3F1D"/>
    <w:rsid w:val="00CB4926"/>
    <w:rsid w:val="00CB5FE3"/>
    <w:rsid w:val="00CB62FA"/>
    <w:rsid w:val="00CB6CCD"/>
    <w:rsid w:val="00CB7165"/>
    <w:rsid w:val="00CC017E"/>
    <w:rsid w:val="00CC0749"/>
    <w:rsid w:val="00CC0D16"/>
    <w:rsid w:val="00CC1205"/>
    <w:rsid w:val="00CC2CBB"/>
    <w:rsid w:val="00CC2FFF"/>
    <w:rsid w:val="00CC5C6A"/>
    <w:rsid w:val="00CC6C29"/>
    <w:rsid w:val="00CD0083"/>
    <w:rsid w:val="00CD06FD"/>
    <w:rsid w:val="00CD0C51"/>
    <w:rsid w:val="00CD1510"/>
    <w:rsid w:val="00CD17AA"/>
    <w:rsid w:val="00CD1B30"/>
    <w:rsid w:val="00CD3104"/>
    <w:rsid w:val="00CD3417"/>
    <w:rsid w:val="00CD36C9"/>
    <w:rsid w:val="00CD4B49"/>
    <w:rsid w:val="00CD4CA9"/>
    <w:rsid w:val="00CD4CBB"/>
    <w:rsid w:val="00CD4EE7"/>
    <w:rsid w:val="00CD6272"/>
    <w:rsid w:val="00CD6339"/>
    <w:rsid w:val="00CD7711"/>
    <w:rsid w:val="00CE08A0"/>
    <w:rsid w:val="00CE0CE4"/>
    <w:rsid w:val="00CE19E6"/>
    <w:rsid w:val="00CE1A3F"/>
    <w:rsid w:val="00CE1DE1"/>
    <w:rsid w:val="00CE23B4"/>
    <w:rsid w:val="00CE24F0"/>
    <w:rsid w:val="00CE25E2"/>
    <w:rsid w:val="00CE3073"/>
    <w:rsid w:val="00CE4012"/>
    <w:rsid w:val="00CE43F0"/>
    <w:rsid w:val="00CE4AF8"/>
    <w:rsid w:val="00CE63DC"/>
    <w:rsid w:val="00CE641E"/>
    <w:rsid w:val="00CE69F0"/>
    <w:rsid w:val="00CE723B"/>
    <w:rsid w:val="00CF015B"/>
    <w:rsid w:val="00CF1117"/>
    <w:rsid w:val="00CF17E6"/>
    <w:rsid w:val="00CF2321"/>
    <w:rsid w:val="00CF285D"/>
    <w:rsid w:val="00CF2C94"/>
    <w:rsid w:val="00CF3816"/>
    <w:rsid w:val="00CF38B2"/>
    <w:rsid w:val="00CF3A3F"/>
    <w:rsid w:val="00CF3C09"/>
    <w:rsid w:val="00CF4AE0"/>
    <w:rsid w:val="00CF5192"/>
    <w:rsid w:val="00CF5A48"/>
    <w:rsid w:val="00CF5C40"/>
    <w:rsid w:val="00CF5EA0"/>
    <w:rsid w:val="00CF609F"/>
    <w:rsid w:val="00CF6728"/>
    <w:rsid w:val="00CF6E62"/>
    <w:rsid w:val="00CF7720"/>
    <w:rsid w:val="00CF779A"/>
    <w:rsid w:val="00CF79A8"/>
    <w:rsid w:val="00D00D75"/>
    <w:rsid w:val="00D0186B"/>
    <w:rsid w:val="00D02B45"/>
    <w:rsid w:val="00D02E9C"/>
    <w:rsid w:val="00D0323C"/>
    <w:rsid w:val="00D04173"/>
    <w:rsid w:val="00D0437C"/>
    <w:rsid w:val="00D04551"/>
    <w:rsid w:val="00D055C9"/>
    <w:rsid w:val="00D0598D"/>
    <w:rsid w:val="00D05DEE"/>
    <w:rsid w:val="00D05F8A"/>
    <w:rsid w:val="00D06C51"/>
    <w:rsid w:val="00D102D7"/>
    <w:rsid w:val="00D10BB1"/>
    <w:rsid w:val="00D10CC1"/>
    <w:rsid w:val="00D10DE7"/>
    <w:rsid w:val="00D1183C"/>
    <w:rsid w:val="00D118B8"/>
    <w:rsid w:val="00D119A7"/>
    <w:rsid w:val="00D11D61"/>
    <w:rsid w:val="00D12847"/>
    <w:rsid w:val="00D12C15"/>
    <w:rsid w:val="00D1404F"/>
    <w:rsid w:val="00D14096"/>
    <w:rsid w:val="00D14492"/>
    <w:rsid w:val="00D148D4"/>
    <w:rsid w:val="00D14A6A"/>
    <w:rsid w:val="00D15305"/>
    <w:rsid w:val="00D155C1"/>
    <w:rsid w:val="00D15DDE"/>
    <w:rsid w:val="00D15F73"/>
    <w:rsid w:val="00D16BF3"/>
    <w:rsid w:val="00D175C5"/>
    <w:rsid w:val="00D2022F"/>
    <w:rsid w:val="00D212F8"/>
    <w:rsid w:val="00D21D85"/>
    <w:rsid w:val="00D229D8"/>
    <w:rsid w:val="00D23058"/>
    <w:rsid w:val="00D2370C"/>
    <w:rsid w:val="00D246F8"/>
    <w:rsid w:val="00D24BDB"/>
    <w:rsid w:val="00D255CB"/>
    <w:rsid w:val="00D25933"/>
    <w:rsid w:val="00D25E78"/>
    <w:rsid w:val="00D27177"/>
    <w:rsid w:val="00D27361"/>
    <w:rsid w:val="00D276FF"/>
    <w:rsid w:val="00D27EFC"/>
    <w:rsid w:val="00D307AD"/>
    <w:rsid w:val="00D311BF"/>
    <w:rsid w:val="00D31534"/>
    <w:rsid w:val="00D31FAF"/>
    <w:rsid w:val="00D32FA2"/>
    <w:rsid w:val="00D336B5"/>
    <w:rsid w:val="00D33874"/>
    <w:rsid w:val="00D345DE"/>
    <w:rsid w:val="00D35F97"/>
    <w:rsid w:val="00D3653F"/>
    <w:rsid w:val="00D3671C"/>
    <w:rsid w:val="00D36EF6"/>
    <w:rsid w:val="00D37E28"/>
    <w:rsid w:val="00D37E54"/>
    <w:rsid w:val="00D412D9"/>
    <w:rsid w:val="00D41671"/>
    <w:rsid w:val="00D41C6E"/>
    <w:rsid w:val="00D42CBC"/>
    <w:rsid w:val="00D432A6"/>
    <w:rsid w:val="00D43402"/>
    <w:rsid w:val="00D434B0"/>
    <w:rsid w:val="00D43779"/>
    <w:rsid w:val="00D4379A"/>
    <w:rsid w:val="00D44243"/>
    <w:rsid w:val="00D444B9"/>
    <w:rsid w:val="00D446B8"/>
    <w:rsid w:val="00D446D0"/>
    <w:rsid w:val="00D447B3"/>
    <w:rsid w:val="00D44B13"/>
    <w:rsid w:val="00D4553B"/>
    <w:rsid w:val="00D46068"/>
    <w:rsid w:val="00D47710"/>
    <w:rsid w:val="00D50230"/>
    <w:rsid w:val="00D505F9"/>
    <w:rsid w:val="00D50668"/>
    <w:rsid w:val="00D506E5"/>
    <w:rsid w:val="00D50B49"/>
    <w:rsid w:val="00D50FAE"/>
    <w:rsid w:val="00D511AC"/>
    <w:rsid w:val="00D512E2"/>
    <w:rsid w:val="00D51B52"/>
    <w:rsid w:val="00D521E7"/>
    <w:rsid w:val="00D52256"/>
    <w:rsid w:val="00D52854"/>
    <w:rsid w:val="00D543F8"/>
    <w:rsid w:val="00D54E07"/>
    <w:rsid w:val="00D5577A"/>
    <w:rsid w:val="00D558E9"/>
    <w:rsid w:val="00D55F47"/>
    <w:rsid w:val="00D56BF0"/>
    <w:rsid w:val="00D57CB8"/>
    <w:rsid w:val="00D62244"/>
    <w:rsid w:val="00D629F7"/>
    <w:rsid w:val="00D62E54"/>
    <w:rsid w:val="00D63065"/>
    <w:rsid w:val="00D63A05"/>
    <w:rsid w:val="00D63DF8"/>
    <w:rsid w:val="00D648CD"/>
    <w:rsid w:val="00D65222"/>
    <w:rsid w:val="00D666F1"/>
    <w:rsid w:val="00D66DD9"/>
    <w:rsid w:val="00D67BC8"/>
    <w:rsid w:val="00D67E66"/>
    <w:rsid w:val="00D7009D"/>
    <w:rsid w:val="00D700FC"/>
    <w:rsid w:val="00D7094C"/>
    <w:rsid w:val="00D717B4"/>
    <w:rsid w:val="00D71812"/>
    <w:rsid w:val="00D71847"/>
    <w:rsid w:val="00D7187D"/>
    <w:rsid w:val="00D71A80"/>
    <w:rsid w:val="00D71AB7"/>
    <w:rsid w:val="00D71C0B"/>
    <w:rsid w:val="00D7223E"/>
    <w:rsid w:val="00D724CB"/>
    <w:rsid w:val="00D7275D"/>
    <w:rsid w:val="00D74196"/>
    <w:rsid w:val="00D74A77"/>
    <w:rsid w:val="00D74B78"/>
    <w:rsid w:val="00D74D91"/>
    <w:rsid w:val="00D757C3"/>
    <w:rsid w:val="00D75CD5"/>
    <w:rsid w:val="00D762C1"/>
    <w:rsid w:val="00D77ED4"/>
    <w:rsid w:val="00D80474"/>
    <w:rsid w:val="00D80F15"/>
    <w:rsid w:val="00D811C0"/>
    <w:rsid w:val="00D814CB"/>
    <w:rsid w:val="00D8239F"/>
    <w:rsid w:val="00D82720"/>
    <w:rsid w:val="00D82DAB"/>
    <w:rsid w:val="00D82E08"/>
    <w:rsid w:val="00D834F2"/>
    <w:rsid w:val="00D83C17"/>
    <w:rsid w:val="00D84474"/>
    <w:rsid w:val="00D84F4A"/>
    <w:rsid w:val="00D85143"/>
    <w:rsid w:val="00D85B16"/>
    <w:rsid w:val="00D86274"/>
    <w:rsid w:val="00D86845"/>
    <w:rsid w:val="00D87457"/>
    <w:rsid w:val="00D87862"/>
    <w:rsid w:val="00D90B28"/>
    <w:rsid w:val="00D91707"/>
    <w:rsid w:val="00D91CEE"/>
    <w:rsid w:val="00D93343"/>
    <w:rsid w:val="00D93C0D"/>
    <w:rsid w:val="00D93D0C"/>
    <w:rsid w:val="00D94129"/>
    <w:rsid w:val="00D949B4"/>
    <w:rsid w:val="00D94BD5"/>
    <w:rsid w:val="00D94D71"/>
    <w:rsid w:val="00D95205"/>
    <w:rsid w:val="00D955A8"/>
    <w:rsid w:val="00D960A3"/>
    <w:rsid w:val="00D96361"/>
    <w:rsid w:val="00D96977"/>
    <w:rsid w:val="00D96CB4"/>
    <w:rsid w:val="00D97788"/>
    <w:rsid w:val="00DA059A"/>
    <w:rsid w:val="00DA1122"/>
    <w:rsid w:val="00DA1FA5"/>
    <w:rsid w:val="00DA24DC"/>
    <w:rsid w:val="00DA25AE"/>
    <w:rsid w:val="00DA285B"/>
    <w:rsid w:val="00DA2861"/>
    <w:rsid w:val="00DA307B"/>
    <w:rsid w:val="00DA33A4"/>
    <w:rsid w:val="00DA344B"/>
    <w:rsid w:val="00DA3808"/>
    <w:rsid w:val="00DA4C09"/>
    <w:rsid w:val="00DA5E0E"/>
    <w:rsid w:val="00DA7865"/>
    <w:rsid w:val="00DA7C07"/>
    <w:rsid w:val="00DB0A9B"/>
    <w:rsid w:val="00DB0CFE"/>
    <w:rsid w:val="00DB29FA"/>
    <w:rsid w:val="00DB2AE2"/>
    <w:rsid w:val="00DB30B3"/>
    <w:rsid w:val="00DB4008"/>
    <w:rsid w:val="00DB48A1"/>
    <w:rsid w:val="00DB4925"/>
    <w:rsid w:val="00DB49CD"/>
    <w:rsid w:val="00DB4D78"/>
    <w:rsid w:val="00DB6023"/>
    <w:rsid w:val="00DB6A25"/>
    <w:rsid w:val="00DB7DE7"/>
    <w:rsid w:val="00DC0135"/>
    <w:rsid w:val="00DC071C"/>
    <w:rsid w:val="00DC12C4"/>
    <w:rsid w:val="00DC133B"/>
    <w:rsid w:val="00DC157A"/>
    <w:rsid w:val="00DC3C9B"/>
    <w:rsid w:val="00DC3DF5"/>
    <w:rsid w:val="00DC5FA8"/>
    <w:rsid w:val="00DC6D00"/>
    <w:rsid w:val="00DD012F"/>
    <w:rsid w:val="00DD078B"/>
    <w:rsid w:val="00DD1766"/>
    <w:rsid w:val="00DD1A82"/>
    <w:rsid w:val="00DD25A9"/>
    <w:rsid w:val="00DD2BBA"/>
    <w:rsid w:val="00DD31B2"/>
    <w:rsid w:val="00DD421C"/>
    <w:rsid w:val="00DD4271"/>
    <w:rsid w:val="00DD46EC"/>
    <w:rsid w:val="00DD486B"/>
    <w:rsid w:val="00DD49AC"/>
    <w:rsid w:val="00DD50EB"/>
    <w:rsid w:val="00DD5B78"/>
    <w:rsid w:val="00DD5D2D"/>
    <w:rsid w:val="00DD6381"/>
    <w:rsid w:val="00DD6461"/>
    <w:rsid w:val="00DD79E2"/>
    <w:rsid w:val="00DD7B3C"/>
    <w:rsid w:val="00DD7E35"/>
    <w:rsid w:val="00DD7E65"/>
    <w:rsid w:val="00DE0B37"/>
    <w:rsid w:val="00DE0FC1"/>
    <w:rsid w:val="00DE1534"/>
    <w:rsid w:val="00DE1811"/>
    <w:rsid w:val="00DE1C1C"/>
    <w:rsid w:val="00DE2465"/>
    <w:rsid w:val="00DE36D9"/>
    <w:rsid w:val="00DE50A3"/>
    <w:rsid w:val="00DE5670"/>
    <w:rsid w:val="00DE5E82"/>
    <w:rsid w:val="00DE602F"/>
    <w:rsid w:val="00DE66F9"/>
    <w:rsid w:val="00DE6E3C"/>
    <w:rsid w:val="00DE796F"/>
    <w:rsid w:val="00DE7DE4"/>
    <w:rsid w:val="00DF0825"/>
    <w:rsid w:val="00DF09AA"/>
    <w:rsid w:val="00DF0A48"/>
    <w:rsid w:val="00DF1A01"/>
    <w:rsid w:val="00DF1F04"/>
    <w:rsid w:val="00DF2395"/>
    <w:rsid w:val="00DF2851"/>
    <w:rsid w:val="00DF2E9E"/>
    <w:rsid w:val="00DF4331"/>
    <w:rsid w:val="00DF4738"/>
    <w:rsid w:val="00DF4A03"/>
    <w:rsid w:val="00DF4DCC"/>
    <w:rsid w:val="00DF536E"/>
    <w:rsid w:val="00DF5897"/>
    <w:rsid w:val="00DF5DD9"/>
    <w:rsid w:val="00DF661F"/>
    <w:rsid w:val="00DF6920"/>
    <w:rsid w:val="00DF71D9"/>
    <w:rsid w:val="00DF7BAC"/>
    <w:rsid w:val="00E002C3"/>
    <w:rsid w:val="00E00E88"/>
    <w:rsid w:val="00E036EC"/>
    <w:rsid w:val="00E03A3F"/>
    <w:rsid w:val="00E03F30"/>
    <w:rsid w:val="00E040D8"/>
    <w:rsid w:val="00E0591C"/>
    <w:rsid w:val="00E0726C"/>
    <w:rsid w:val="00E07465"/>
    <w:rsid w:val="00E074FB"/>
    <w:rsid w:val="00E07F92"/>
    <w:rsid w:val="00E10343"/>
    <w:rsid w:val="00E10358"/>
    <w:rsid w:val="00E1074E"/>
    <w:rsid w:val="00E11B16"/>
    <w:rsid w:val="00E12512"/>
    <w:rsid w:val="00E129C1"/>
    <w:rsid w:val="00E12A9B"/>
    <w:rsid w:val="00E12BCE"/>
    <w:rsid w:val="00E12ED1"/>
    <w:rsid w:val="00E137EE"/>
    <w:rsid w:val="00E1394E"/>
    <w:rsid w:val="00E14AF9"/>
    <w:rsid w:val="00E1547A"/>
    <w:rsid w:val="00E15724"/>
    <w:rsid w:val="00E15A08"/>
    <w:rsid w:val="00E15FC4"/>
    <w:rsid w:val="00E16607"/>
    <w:rsid w:val="00E16B33"/>
    <w:rsid w:val="00E172FB"/>
    <w:rsid w:val="00E17BC3"/>
    <w:rsid w:val="00E20339"/>
    <w:rsid w:val="00E223A6"/>
    <w:rsid w:val="00E22770"/>
    <w:rsid w:val="00E22A52"/>
    <w:rsid w:val="00E22AB3"/>
    <w:rsid w:val="00E22E75"/>
    <w:rsid w:val="00E23412"/>
    <w:rsid w:val="00E23733"/>
    <w:rsid w:val="00E2432B"/>
    <w:rsid w:val="00E251C7"/>
    <w:rsid w:val="00E2587C"/>
    <w:rsid w:val="00E25AC4"/>
    <w:rsid w:val="00E260DE"/>
    <w:rsid w:val="00E272D4"/>
    <w:rsid w:val="00E27737"/>
    <w:rsid w:val="00E277F6"/>
    <w:rsid w:val="00E27C6F"/>
    <w:rsid w:val="00E309C2"/>
    <w:rsid w:val="00E31425"/>
    <w:rsid w:val="00E31E7C"/>
    <w:rsid w:val="00E32335"/>
    <w:rsid w:val="00E32CF9"/>
    <w:rsid w:val="00E32FF8"/>
    <w:rsid w:val="00E35636"/>
    <w:rsid w:val="00E35888"/>
    <w:rsid w:val="00E40DFB"/>
    <w:rsid w:val="00E40E80"/>
    <w:rsid w:val="00E41A08"/>
    <w:rsid w:val="00E41D54"/>
    <w:rsid w:val="00E42315"/>
    <w:rsid w:val="00E42B66"/>
    <w:rsid w:val="00E42FFC"/>
    <w:rsid w:val="00E4548A"/>
    <w:rsid w:val="00E455FF"/>
    <w:rsid w:val="00E4571A"/>
    <w:rsid w:val="00E46812"/>
    <w:rsid w:val="00E46A2B"/>
    <w:rsid w:val="00E46ACF"/>
    <w:rsid w:val="00E46AEC"/>
    <w:rsid w:val="00E46F7C"/>
    <w:rsid w:val="00E4723B"/>
    <w:rsid w:val="00E4727E"/>
    <w:rsid w:val="00E47391"/>
    <w:rsid w:val="00E4767B"/>
    <w:rsid w:val="00E47BEA"/>
    <w:rsid w:val="00E47D72"/>
    <w:rsid w:val="00E5070F"/>
    <w:rsid w:val="00E509E9"/>
    <w:rsid w:val="00E50A98"/>
    <w:rsid w:val="00E50EC5"/>
    <w:rsid w:val="00E52F75"/>
    <w:rsid w:val="00E5325B"/>
    <w:rsid w:val="00E5325F"/>
    <w:rsid w:val="00E537E4"/>
    <w:rsid w:val="00E546E2"/>
    <w:rsid w:val="00E54751"/>
    <w:rsid w:val="00E556E7"/>
    <w:rsid w:val="00E6011D"/>
    <w:rsid w:val="00E6024F"/>
    <w:rsid w:val="00E60AC8"/>
    <w:rsid w:val="00E60D4D"/>
    <w:rsid w:val="00E60D5C"/>
    <w:rsid w:val="00E61C39"/>
    <w:rsid w:val="00E6264E"/>
    <w:rsid w:val="00E62C6F"/>
    <w:rsid w:val="00E6300C"/>
    <w:rsid w:val="00E638E9"/>
    <w:rsid w:val="00E63A7A"/>
    <w:rsid w:val="00E643C1"/>
    <w:rsid w:val="00E648BB"/>
    <w:rsid w:val="00E658F4"/>
    <w:rsid w:val="00E66AE0"/>
    <w:rsid w:val="00E67458"/>
    <w:rsid w:val="00E70028"/>
    <w:rsid w:val="00E703A8"/>
    <w:rsid w:val="00E70B23"/>
    <w:rsid w:val="00E70FB1"/>
    <w:rsid w:val="00E71889"/>
    <w:rsid w:val="00E719A4"/>
    <w:rsid w:val="00E71A38"/>
    <w:rsid w:val="00E723DE"/>
    <w:rsid w:val="00E728A5"/>
    <w:rsid w:val="00E7297B"/>
    <w:rsid w:val="00E72985"/>
    <w:rsid w:val="00E72A89"/>
    <w:rsid w:val="00E72E2E"/>
    <w:rsid w:val="00E73C3D"/>
    <w:rsid w:val="00E74941"/>
    <w:rsid w:val="00E75E18"/>
    <w:rsid w:val="00E7780D"/>
    <w:rsid w:val="00E77C8C"/>
    <w:rsid w:val="00E8086A"/>
    <w:rsid w:val="00E80B00"/>
    <w:rsid w:val="00E81218"/>
    <w:rsid w:val="00E826D4"/>
    <w:rsid w:val="00E82892"/>
    <w:rsid w:val="00E82D81"/>
    <w:rsid w:val="00E84142"/>
    <w:rsid w:val="00E8562C"/>
    <w:rsid w:val="00E859FD"/>
    <w:rsid w:val="00E86594"/>
    <w:rsid w:val="00E87598"/>
    <w:rsid w:val="00E90140"/>
    <w:rsid w:val="00E9027D"/>
    <w:rsid w:val="00E90765"/>
    <w:rsid w:val="00E9092A"/>
    <w:rsid w:val="00E91C18"/>
    <w:rsid w:val="00E92C2B"/>
    <w:rsid w:val="00E944DE"/>
    <w:rsid w:val="00E94B62"/>
    <w:rsid w:val="00E94D17"/>
    <w:rsid w:val="00E95BD2"/>
    <w:rsid w:val="00E95C1E"/>
    <w:rsid w:val="00E9613C"/>
    <w:rsid w:val="00E970A3"/>
    <w:rsid w:val="00EA19DD"/>
    <w:rsid w:val="00EA1D01"/>
    <w:rsid w:val="00EA1E55"/>
    <w:rsid w:val="00EA2748"/>
    <w:rsid w:val="00EA3716"/>
    <w:rsid w:val="00EA3AFD"/>
    <w:rsid w:val="00EA3D21"/>
    <w:rsid w:val="00EA4CE3"/>
    <w:rsid w:val="00EA5576"/>
    <w:rsid w:val="00EA5DC9"/>
    <w:rsid w:val="00EA5F49"/>
    <w:rsid w:val="00EA60CB"/>
    <w:rsid w:val="00EA6666"/>
    <w:rsid w:val="00EA69DF"/>
    <w:rsid w:val="00EA77B3"/>
    <w:rsid w:val="00EA7926"/>
    <w:rsid w:val="00EA79EC"/>
    <w:rsid w:val="00EB11A1"/>
    <w:rsid w:val="00EB11F3"/>
    <w:rsid w:val="00EB12B7"/>
    <w:rsid w:val="00EB1ABC"/>
    <w:rsid w:val="00EB1C58"/>
    <w:rsid w:val="00EB1EDD"/>
    <w:rsid w:val="00EB31EC"/>
    <w:rsid w:val="00EB33A4"/>
    <w:rsid w:val="00EB39EC"/>
    <w:rsid w:val="00EB3D6F"/>
    <w:rsid w:val="00EB4BC6"/>
    <w:rsid w:val="00EB4D00"/>
    <w:rsid w:val="00EB4F8B"/>
    <w:rsid w:val="00EB5B2F"/>
    <w:rsid w:val="00EB5C60"/>
    <w:rsid w:val="00EB5F7A"/>
    <w:rsid w:val="00EB66A9"/>
    <w:rsid w:val="00EB6CDD"/>
    <w:rsid w:val="00EB75C6"/>
    <w:rsid w:val="00EB78B4"/>
    <w:rsid w:val="00EC0099"/>
    <w:rsid w:val="00EC06B7"/>
    <w:rsid w:val="00EC11FC"/>
    <w:rsid w:val="00EC1D83"/>
    <w:rsid w:val="00EC261B"/>
    <w:rsid w:val="00EC2B46"/>
    <w:rsid w:val="00EC2EF8"/>
    <w:rsid w:val="00EC3054"/>
    <w:rsid w:val="00EC4046"/>
    <w:rsid w:val="00EC562D"/>
    <w:rsid w:val="00EC5B4A"/>
    <w:rsid w:val="00EC6145"/>
    <w:rsid w:val="00EC66AE"/>
    <w:rsid w:val="00EC6A35"/>
    <w:rsid w:val="00EC7FEF"/>
    <w:rsid w:val="00ED0421"/>
    <w:rsid w:val="00ED157A"/>
    <w:rsid w:val="00ED16E9"/>
    <w:rsid w:val="00ED2BB1"/>
    <w:rsid w:val="00ED3070"/>
    <w:rsid w:val="00ED3490"/>
    <w:rsid w:val="00ED4282"/>
    <w:rsid w:val="00ED43CC"/>
    <w:rsid w:val="00ED5047"/>
    <w:rsid w:val="00ED5B32"/>
    <w:rsid w:val="00ED6EF7"/>
    <w:rsid w:val="00ED6F2E"/>
    <w:rsid w:val="00ED760B"/>
    <w:rsid w:val="00EE05AC"/>
    <w:rsid w:val="00EE2A7A"/>
    <w:rsid w:val="00EE2FD6"/>
    <w:rsid w:val="00EE33ED"/>
    <w:rsid w:val="00EE40C9"/>
    <w:rsid w:val="00EE443D"/>
    <w:rsid w:val="00EE44F5"/>
    <w:rsid w:val="00EE4775"/>
    <w:rsid w:val="00EE500A"/>
    <w:rsid w:val="00EE52AB"/>
    <w:rsid w:val="00EE5891"/>
    <w:rsid w:val="00EE5C1B"/>
    <w:rsid w:val="00EE5F0D"/>
    <w:rsid w:val="00EE5F6A"/>
    <w:rsid w:val="00EE647D"/>
    <w:rsid w:val="00EF026F"/>
    <w:rsid w:val="00EF04E9"/>
    <w:rsid w:val="00EF18C7"/>
    <w:rsid w:val="00EF1C2B"/>
    <w:rsid w:val="00EF23FD"/>
    <w:rsid w:val="00EF245C"/>
    <w:rsid w:val="00EF34F3"/>
    <w:rsid w:val="00EF42E1"/>
    <w:rsid w:val="00EF4F73"/>
    <w:rsid w:val="00EF53D4"/>
    <w:rsid w:val="00EF5AE1"/>
    <w:rsid w:val="00EF6C9E"/>
    <w:rsid w:val="00EF77BE"/>
    <w:rsid w:val="00F003DA"/>
    <w:rsid w:val="00F00CE9"/>
    <w:rsid w:val="00F0176D"/>
    <w:rsid w:val="00F02A3B"/>
    <w:rsid w:val="00F02E94"/>
    <w:rsid w:val="00F031A4"/>
    <w:rsid w:val="00F03659"/>
    <w:rsid w:val="00F043A4"/>
    <w:rsid w:val="00F044B5"/>
    <w:rsid w:val="00F050B3"/>
    <w:rsid w:val="00F05943"/>
    <w:rsid w:val="00F059FE"/>
    <w:rsid w:val="00F05B8C"/>
    <w:rsid w:val="00F06CF1"/>
    <w:rsid w:val="00F079A2"/>
    <w:rsid w:val="00F1105F"/>
    <w:rsid w:val="00F122A8"/>
    <w:rsid w:val="00F142D7"/>
    <w:rsid w:val="00F145C9"/>
    <w:rsid w:val="00F148D6"/>
    <w:rsid w:val="00F14A99"/>
    <w:rsid w:val="00F15C71"/>
    <w:rsid w:val="00F164A5"/>
    <w:rsid w:val="00F20510"/>
    <w:rsid w:val="00F2055F"/>
    <w:rsid w:val="00F20BBF"/>
    <w:rsid w:val="00F2178E"/>
    <w:rsid w:val="00F2242B"/>
    <w:rsid w:val="00F225F3"/>
    <w:rsid w:val="00F229DE"/>
    <w:rsid w:val="00F22A4D"/>
    <w:rsid w:val="00F22C36"/>
    <w:rsid w:val="00F2353C"/>
    <w:rsid w:val="00F2382F"/>
    <w:rsid w:val="00F25595"/>
    <w:rsid w:val="00F25731"/>
    <w:rsid w:val="00F2594A"/>
    <w:rsid w:val="00F2652B"/>
    <w:rsid w:val="00F30493"/>
    <w:rsid w:val="00F30B81"/>
    <w:rsid w:val="00F319B9"/>
    <w:rsid w:val="00F33591"/>
    <w:rsid w:val="00F345EC"/>
    <w:rsid w:val="00F34873"/>
    <w:rsid w:val="00F3602A"/>
    <w:rsid w:val="00F36503"/>
    <w:rsid w:val="00F36A94"/>
    <w:rsid w:val="00F37133"/>
    <w:rsid w:val="00F37724"/>
    <w:rsid w:val="00F40136"/>
    <w:rsid w:val="00F41A4E"/>
    <w:rsid w:val="00F41B01"/>
    <w:rsid w:val="00F423B5"/>
    <w:rsid w:val="00F42E56"/>
    <w:rsid w:val="00F441DB"/>
    <w:rsid w:val="00F464D0"/>
    <w:rsid w:val="00F46EA3"/>
    <w:rsid w:val="00F47CB8"/>
    <w:rsid w:val="00F512F5"/>
    <w:rsid w:val="00F51DA8"/>
    <w:rsid w:val="00F526E5"/>
    <w:rsid w:val="00F5278C"/>
    <w:rsid w:val="00F52962"/>
    <w:rsid w:val="00F52AA1"/>
    <w:rsid w:val="00F53481"/>
    <w:rsid w:val="00F53BFF"/>
    <w:rsid w:val="00F53D50"/>
    <w:rsid w:val="00F547B3"/>
    <w:rsid w:val="00F5487A"/>
    <w:rsid w:val="00F55B2E"/>
    <w:rsid w:val="00F55EFC"/>
    <w:rsid w:val="00F562F0"/>
    <w:rsid w:val="00F56777"/>
    <w:rsid w:val="00F5750D"/>
    <w:rsid w:val="00F57578"/>
    <w:rsid w:val="00F60626"/>
    <w:rsid w:val="00F62D78"/>
    <w:rsid w:val="00F6305C"/>
    <w:rsid w:val="00F654FE"/>
    <w:rsid w:val="00F656C8"/>
    <w:rsid w:val="00F658EF"/>
    <w:rsid w:val="00F65B26"/>
    <w:rsid w:val="00F6617F"/>
    <w:rsid w:val="00F70462"/>
    <w:rsid w:val="00F7070C"/>
    <w:rsid w:val="00F7098D"/>
    <w:rsid w:val="00F71412"/>
    <w:rsid w:val="00F714F0"/>
    <w:rsid w:val="00F71CB8"/>
    <w:rsid w:val="00F72635"/>
    <w:rsid w:val="00F72F88"/>
    <w:rsid w:val="00F7338D"/>
    <w:rsid w:val="00F7393E"/>
    <w:rsid w:val="00F744C5"/>
    <w:rsid w:val="00F75C5C"/>
    <w:rsid w:val="00F7789B"/>
    <w:rsid w:val="00F80352"/>
    <w:rsid w:val="00F80BA5"/>
    <w:rsid w:val="00F8150A"/>
    <w:rsid w:val="00F817A0"/>
    <w:rsid w:val="00F82399"/>
    <w:rsid w:val="00F83083"/>
    <w:rsid w:val="00F83797"/>
    <w:rsid w:val="00F83950"/>
    <w:rsid w:val="00F83B94"/>
    <w:rsid w:val="00F85030"/>
    <w:rsid w:val="00F87003"/>
    <w:rsid w:val="00F87895"/>
    <w:rsid w:val="00F87B12"/>
    <w:rsid w:val="00F902BC"/>
    <w:rsid w:val="00F9049F"/>
    <w:rsid w:val="00F9113C"/>
    <w:rsid w:val="00F91C77"/>
    <w:rsid w:val="00F92466"/>
    <w:rsid w:val="00F9405E"/>
    <w:rsid w:val="00F94EFE"/>
    <w:rsid w:val="00F95156"/>
    <w:rsid w:val="00F95377"/>
    <w:rsid w:val="00F9549E"/>
    <w:rsid w:val="00F95ACA"/>
    <w:rsid w:val="00F95BD2"/>
    <w:rsid w:val="00F95F02"/>
    <w:rsid w:val="00F9733D"/>
    <w:rsid w:val="00F978E0"/>
    <w:rsid w:val="00FA0D13"/>
    <w:rsid w:val="00FA1446"/>
    <w:rsid w:val="00FA20C6"/>
    <w:rsid w:val="00FA2106"/>
    <w:rsid w:val="00FA2297"/>
    <w:rsid w:val="00FA3BF3"/>
    <w:rsid w:val="00FA416C"/>
    <w:rsid w:val="00FA5E19"/>
    <w:rsid w:val="00FA620C"/>
    <w:rsid w:val="00FA71E9"/>
    <w:rsid w:val="00FA7DE3"/>
    <w:rsid w:val="00FA7E1A"/>
    <w:rsid w:val="00FA7FF5"/>
    <w:rsid w:val="00FB0607"/>
    <w:rsid w:val="00FB0B8C"/>
    <w:rsid w:val="00FB152B"/>
    <w:rsid w:val="00FB197D"/>
    <w:rsid w:val="00FB1F57"/>
    <w:rsid w:val="00FB2180"/>
    <w:rsid w:val="00FB2F01"/>
    <w:rsid w:val="00FB36E4"/>
    <w:rsid w:val="00FB3AE9"/>
    <w:rsid w:val="00FB4533"/>
    <w:rsid w:val="00FB47C6"/>
    <w:rsid w:val="00FB511E"/>
    <w:rsid w:val="00FB5371"/>
    <w:rsid w:val="00FB540E"/>
    <w:rsid w:val="00FB585F"/>
    <w:rsid w:val="00FB6521"/>
    <w:rsid w:val="00FB65F5"/>
    <w:rsid w:val="00FB6DD3"/>
    <w:rsid w:val="00FB779F"/>
    <w:rsid w:val="00FC193D"/>
    <w:rsid w:val="00FC1B64"/>
    <w:rsid w:val="00FC1E58"/>
    <w:rsid w:val="00FC226A"/>
    <w:rsid w:val="00FC2D53"/>
    <w:rsid w:val="00FC38C9"/>
    <w:rsid w:val="00FC3D74"/>
    <w:rsid w:val="00FC3DC0"/>
    <w:rsid w:val="00FC41EB"/>
    <w:rsid w:val="00FC54EE"/>
    <w:rsid w:val="00FC5E06"/>
    <w:rsid w:val="00FC62A9"/>
    <w:rsid w:val="00FC67B6"/>
    <w:rsid w:val="00FC67BE"/>
    <w:rsid w:val="00FC6A23"/>
    <w:rsid w:val="00FC6F33"/>
    <w:rsid w:val="00FC7FBA"/>
    <w:rsid w:val="00FD0C8A"/>
    <w:rsid w:val="00FD1311"/>
    <w:rsid w:val="00FD1CF6"/>
    <w:rsid w:val="00FD3D60"/>
    <w:rsid w:val="00FD4CEF"/>
    <w:rsid w:val="00FD5CFC"/>
    <w:rsid w:val="00FD6D9D"/>
    <w:rsid w:val="00FD7F12"/>
    <w:rsid w:val="00FE0D33"/>
    <w:rsid w:val="00FE126D"/>
    <w:rsid w:val="00FE169E"/>
    <w:rsid w:val="00FE2D57"/>
    <w:rsid w:val="00FE35C0"/>
    <w:rsid w:val="00FE365C"/>
    <w:rsid w:val="00FE3AD3"/>
    <w:rsid w:val="00FE3D6E"/>
    <w:rsid w:val="00FE495D"/>
    <w:rsid w:val="00FE4C2B"/>
    <w:rsid w:val="00FE4FE4"/>
    <w:rsid w:val="00FE5332"/>
    <w:rsid w:val="00FE5895"/>
    <w:rsid w:val="00FE5DC6"/>
    <w:rsid w:val="00FE728F"/>
    <w:rsid w:val="00FE78E9"/>
    <w:rsid w:val="00FF03CA"/>
    <w:rsid w:val="00FF0489"/>
    <w:rsid w:val="00FF256A"/>
    <w:rsid w:val="00FF3E57"/>
    <w:rsid w:val="00FF40C5"/>
    <w:rsid w:val="00FF48F9"/>
    <w:rsid w:val="00FF4FC8"/>
    <w:rsid w:val="00FF51DC"/>
    <w:rsid w:val="00FF679F"/>
    <w:rsid w:val="00FF68D3"/>
    <w:rsid w:val="00FF6BC1"/>
    <w:rsid w:val="00FF753C"/>
    <w:rsid w:val="00FF7632"/>
    <w:rsid w:val="7E3D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rPr>
      <w:rFonts w:cs="Calibri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semiHidden/>
    <w:locked/>
    <w:uiPriority w:val="99"/>
    <w:rPr>
      <w:sz w:val="18"/>
      <w:szCs w:val="18"/>
    </w:rPr>
  </w:style>
  <w:style w:type="character" w:customStyle="1" w:styleId="8">
    <w:name w:val="Footer Char"/>
    <w:basedOn w:val="6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WwW.YlmF.CoM</Company>
  <Pages>1</Pages>
  <Words>25</Words>
  <Characters>147</Characters>
  <Lines>0</Lines>
  <Paragraphs>0</Paragraphs>
  <TotalTime>20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2013-10-26T02:02:00Z</dcterms:created>
  <dc:creator>牟海霞</dc:creator>
  <cp:lastModifiedBy>郭松岚</cp:lastModifiedBy>
  <cp:lastPrinted>2013-10-26T02:16:00Z</cp:lastPrinted>
  <dcterms:modified xsi:type="dcterms:W3CDTF">2024-05-08T13:11:47Z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EA65183CF367498493707A213B43449C_12</vt:lpwstr>
  </property>
</Properties>
</file>